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F3" w:rsidRPr="0014260D" w:rsidRDefault="00CA4BF3" w:rsidP="00214C79">
      <w:pPr>
        <w:tabs>
          <w:tab w:val="left" w:pos="720"/>
        </w:tabs>
        <w:ind w:right="567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A4BF3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к Положению об организации                                                                                                            оповещения и информирования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населения муниципального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40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образования Щербиновский район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об угрозе возникновения или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возникновении чрезвычайных</w:t>
      </w:r>
    </w:p>
    <w:p w:rsidR="00CA4BF3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ситуаций природного и 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техногенного характера</w:t>
      </w:r>
    </w:p>
    <w:p w:rsidR="00CA4BF3" w:rsidRPr="0014260D" w:rsidRDefault="00CA4BF3" w:rsidP="0014260D">
      <w:pPr>
        <w:pStyle w:val="1"/>
        <w:shd w:val="clear" w:color="auto" w:fill="auto"/>
        <w:spacing w:line="307" w:lineRule="exact"/>
        <w:ind w:left="5520"/>
        <w:jc w:val="center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и об опасностях, возникающих при ведении военных действий или вследствие этих действий |</w:t>
      </w:r>
    </w:p>
    <w:p w:rsidR="00CA4BF3" w:rsidRPr="0014260D" w:rsidRDefault="00CA4BF3" w:rsidP="00035268">
      <w:pPr>
        <w:pStyle w:val="1"/>
        <w:shd w:val="clear" w:color="auto" w:fill="auto"/>
        <w:spacing w:line="307" w:lineRule="exact"/>
        <w:jc w:val="center"/>
        <w:rPr>
          <w:rFonts w:ascii="Times New Roman" w:hAnsi="Times New Roman"/>
          <w:sz w:val="28"/>
          <w:szCs w:val="28"/>
        </w:rPr>
      </w:pPr>
    </w:p>
    <w:p w:rsidR="00CA4BF3" w:rsidRPr="00D72BE6" w:rsidRDefault="00CA4BF3" w:rsidP="00035268">
      <w:pPr>
        <w:pStyle w:val="1"/>
        <w:shd w:val="clear" w:color="auto" w:fill="auto"/>
        <w:spacing w:line="302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Тексты речевых сообщений по оповещению и информированию</w:t>
      </w:r>
    </w:p>
    <w:p w:rsidR="00CA4BF3" w:rsidRPr="00D72BE6" w:rsidRDefault="00CA4BF3" w:rsidP="00035268">
      <w:pPr>
        <w:pStyle w:val="1"/>
        <w:shd w:val="clear" w:color="auto" w:fill="auto"/>
        <w:spacing w:line="302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населения муниципального образования Щербиновский район</w:t>
      </w:r>
    </w:p>
    <w:p w:rsidR="00CA4BF3" w:rsidRPr="00D72BE6" w:rsidRDefault="00CA4BF3" w:rsidP="00035268">
      <w:pPr>
        <w:pStyle w:val="1"/>
        <w:shd w:val="clear" w:color="auto" w:fill="auto"/>
        <w:spacing w:line="302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об угрозе возникновения или о возникновении чрезвычайных</w:t>
      </w:r>
    </w:p>
    <w:p w:rsidR="00CA4BF3" w:rsidRPr="00D72BE6" w:rsidRDefault="00CA4BF3" w:rsidP="00035268">
      <w:pPr>
        <w:pStyle w:val="1"/>
        <w:shd w:val="clear" w:color="auto" w:fill="auto"/>
        <w:spacing w:line="302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ситуаций природного и техногенного характера и об опасностях,</w:t>
      </w:r>
    </w:p>
    <w:p w:rsidR="00CA4BF3" w:rsidRPr="00D72BE6" w:rsidRDefault="00CA4BF3" w:rsidP="00035268">
      <w:pPr>
        <w:pStyle w:val="1"/>
        <w:shd w:val="clear" w:color="auto" w:fill="auto"/>
        <w:spacing w:line="302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возникающих при ведении военных действий или вследствие</w:t>
      </w:r>
    </w:p>
    <w:p w:rsidR="00CA4BF3" w:rsidRPr="00D72BE6" w:rsidRDefault="00CA4BF3" w:rsidP="00035268">
      <w:pPr>
        <w:pStyle w:val="1"/>
        <w:shd w:val="clear" w:color="auto" w:fill="auto"/>
        <w:spacing w:line="270" w:lineRule="exact"/>
        <w:jc w:val="center"/>
        <w:rPr>
          <w:rFonts w:ascii="Times New Roman" w:hAnsi="Times New Roman"/>
          <w:b/>
          <w:sz w:val="28"/>
          <w:szCs w:val="28"/>
        </w:rPr>
      </w:pPr>
      <w:r w:rsidRPr="00D72BE6">
        <w:rPr>
          <w:rFonts w:ascii="Times New Roman" w:hAnsi="Times New Roman"/>
          <w:b/>
          <w:sz w:val="28"/>
          <w:szCs w:val="28"/>
        </w:rPr>
        <w:t>этих действий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270" w:lineRule="exact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A4BF3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Тексты речевых сообщений используются для доведения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</w:t>
      </w:r>
      <w:r w:rsidRPr="0014260D">
        <w:rPr>
          <w:rFonts w:ascii="Times New Roman" w:hAnsi="Times New Roman"/>
          <w:sz w:val="28"/>
          <w:szCs w:val="28"/>
        </w:rPr>
        <w:t>д</w:t>
      </w:r>
      <w:r w:rsidRPr="0014260D">
        <w:rPr>
          <w:rFonts w:ascii="Times New Roman" w:hAnsi="Times New Roman"/>
          <w:sz w:val="28"/>
          <w:szCs w:val="28"/>
        </w:rPr>
        <w:t>ного и техногенного характера, при ведении военных действий или вследствие этих действий, а также о правилах поведения населения и необходимости пр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ведения мероприятий по защите и в учебных целях, при этом перед сообщен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ем сигнала доводится слово "Учебный" ("Учебная воздушная тревога", "Отбой учебной воздушной тревоги" и т.д.).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7E7D01">
      <w:pPr>
        <w:pStyle w:val="20"/>
        <w:shd w:val="clear" w:color="auto" w:fill="auto"/>
        <w:tabs>
          <w:tab w:val="left" w:pos="840"/>
        </w:tabs>
        <w:spacing w:line="307" w:lineRule="exact"/>
        <w:ind w:left="8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1. </w:t>
      </w:r>
      <w:r w:rsidRPr="00D72BE6">
        <w:rPr>
          <w:rFonts w:ascii="Times New Roman" w:hAnsi="Times New Roman"/>
          <w:b w:val="0"/>
          <w:sz w:val="28"/>
          <w:szCs w:val="28"/>
        </w:rPr>
        <w:t xml:space="preserve">Текст обращения к населению при угрозе воздушного нападения </w:t>
      </w:r>
      <w:r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Pr="00D72BE6">
        <w:rPr>
          <w:rFonts w:ascii="Times New Roman" w:hAnsi="Times New Roman"/>
          <w:b w:val="0"/>
          <w:sz w:val="28"/>
          <w:szCs w:val="28"/>
        </w:rPr>
        <w:t>противника</w:t>
      </w:r>
      <w:r w:rsidRPr="0014260D">
        <w:rPr>
          <w:rFonts w:ascii="Times New Roman" w:hAnsi="Times New Roman"/>
          <w:sz w:val="28"/>
          <w:szCs w:val="28"/>
        </w:rPr>
        <w:t>.</w:t>
      </w:r>
    </w:p>
    <w:p w:rsidR="00CA4BF3" w:rsidRPr="0014260D" w:rsidRDefault="00CA4BF3" w:rsidP="00006195">
      <w:pPr>
        <w:pStyle w:val="20"/>
        <w:shd w:val="clear" w:color="auto" w:fill="auto"/>
        <w:tabs>
          <w:tab w:val="left" w:pos="840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 "Воздушная тревога", "Воздушная тревога».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D72BE6" w:rsidRDefault="00CA4BF3" w:rsidP="00214C79">
      <w:pPr>
        <w:pStyle w:val="1"/>
        <w:shd w:val="clear" w:color="auto" w:fill="auto"/>
        <w:tabs>
          <w:tab w:val="left" w:pos="720"/>
        </w:tabs>
        <w:spacing w:line="270" w:lineRule="exact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14260D">
        <w:rPr>
          <w:rFonts w:ascii="Times New Roman" w:hAnsi="Times New Roman"/>
          <w:sz w:val="28"/>
          <w:szCs w:val="28"/>
        </w:rPr>
        <w:t xml:space="preserve">     </w:t>
      </w:r>
      <w:r w:rsidRPr="00D72BE6">
        <w:rPr>
          <w:rFonts w:ascii="Times New Roman" w:hAnsi="Times New Roman"/>
          <w:spacing w:val="-8"/>
          <w:sz w:val="28"/>
          <w:szCs w:val="28"/>
        </w:rPr>
        <w:t xml:space="preserve">на территории муниципального образования Щербиновский </w:t>
      </w:r>
    </w:p>
    <w:p w:rsidR="00CA4BF3" w:rsidRPr="00D72BE6" w:rsidRDefault="00CA4BF3" w:rsidP="00214C79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D72BE6">
        <w:rPr>
          <w:rFonts w:ascii="Times New Roman" w:hAnsi="Times New Roman"/>
          <w:b w:val="0"/>
          <w:sz w:val="24"/>
          <w:szCs w:val="24"/>
        </w:rPr>
        <w:t>(дата, время)</w:t>
      </w:r>
    </w:p>
    <w:p w:rsidR="00CA4BF3" w:rsidRPr="0014260D" w:rsidRDefault="00CA4BF3" w:rsidP="00D72BE6">
      <w:pPr>
        <w:pStyle w:val="70"/>
        <w:shd w:val="clear" w:color="auto" w:fill="auto"/>
        <w:tabs>
          <w:tab w:val="left" w:pos="720"/>
        </w:tabs>
        <w:spacing w:line="210" w:lineRule="exact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район существует угроза непосредственного нападения воздушного противн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ка.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Вам необходимо: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одеться самому, одеть детей;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выключить газ, электроприборы, затушить печи, котлы;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закрыть плотно двери и окна.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Взять с собой: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средства индивидуальной защиты;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запас продуктов питания и воды;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личные документы и другие необходимые вещи.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Погасить свет, предупредить соседей о «Воздушной тревоге».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Занять ближайшее защитное сооружение (убежище, противорадиацио</w:t>
      </w:r>
      <w:r w:rsidRPr="0014260D">
        <w:rPr>
          <w:rFonts w:ascii="Times New Roman" w:hAnsi="Times New Roman"/>
          <w:sz w:val="28"/>
          <w:szCs w:val="28"/>
        </w:rPr>
        <w:t>н</w:t>
      </w:r>
      <w:r w:rsidRPr="0014260D">
        <w:rPr>
          <w:rFonts w:ascii="Times New Roman" w:hAnsi="Times New Roman"/>
          <w:sz w:val="28"/>
          <w:szCs w:val="28"/>
        </w:rPr>
        <w:t>ное укрытие, подвал, погреб), находиться там до сигнала «Отбой воздушной тревоги».</w:t>
      </w:r>
    </w:p>
    <w:p w:rsidR="00CA4BF3" w:rsidRDefault="00CA4BF3" w:rsidP="00214C79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Щербиновский район».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006195">
      <w:pPr>
        <w:pStyle w:val="20"/>
        <w:numPr>
          <w:ilvl w:val="0"/>
          <w:numId w:val="4"/>
        </w:numPr>
        <w:shd w:val="clear" w:color="auto" w:fill="auto"/>
        <w:tabs>
          <w:tab w:val="left" w:pos="720"/>
          <w:tab w:val="left" w:pos="1015"/>
        </w:tabs>
        <w:spacing w:line="302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Текст обращения к населению, когда угроза воздушного нападения противника миновала.</w:t>
      </w:r>
    </w:p>
    <w:p w:rsidR="00CA4BF3" w:rsidRPr="00006195" w:rsidRDefault="00CA4BF3" w:rsidP="00006195">
      <w:pPr>
        <w:pStyle w:val="20"/>
        <w:shd w:val="clear" w:color="auto" w:fill="auto"/>
        <w:tabs>
          <w:tab w:val="left" w:pos="720"/>
          <w:tab w:val="left" w:pos="1015"/>
        </w:tabs>
        <w:spacing w:line="302" w:lineRule="exact"/>
        <w:ind w:left="840"/>
        <w:jc w:val="center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 "Отбой воздушной тревоги", "Отбой воздушной тревоги».</w:t>
      </w:r>
    </w:p>
    <w:p w:rsidR="00CA4BF3" w:rsidRDefault="00CA4BF3" w:rsidP="002D42D2">
      <w:pPr>
        <w:pStyle w:val="1"/>
        <w:shd w:val="clear" w:color="auto" w:fill="auto"/>
        <w:tabs>
          <w:tab w:val="left" w:pos="720"/>
          <w:tab w:val="left" w:pos="8719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  <w:r w:rsidRPr="0014260D">
        <w:rPr>
          <w:rFonts w:ascii="Times New Roman" w:hAnsi="Times New Roman"/>
          <w:sz w:val="28"/>
          <w:szCs w:val="28"/>
        </w:rPr>
        <w:tab/>
        <w:t>|</w:t>
      </w:r>
    </w:p>
    <w:p w:rsidR="00CA4BF3" w:rsidRPr="0014260D" w:rsidRDefault="00CA4BF3" w:rsidP="002D42D2">
      <w:pPr>
        <w:pStyle w:val="1"/>
        <w:shd w:val="clear" w:color="auto" w:fill="auto"/>
        <w:tabs>
          <w:tab w:val="left" w:pos="720"/>
          <w:tab w:val="left" w:pos="8719"/>
        </w:tabs>
        <w:spacing w:line="30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…………….</w:t>
      </w:r>
      <w:r w:rsidRPr="0014260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Щербиновский </w:t>
      </w:r>
    </w:p>
    <w:p w:rsidR="00CA4BF3" w:rsidRPr="002D42D2" w:rsidRDefault="00CA4BF3" w:rsidP="002D42D2">
      <w:pPr>
        <w:pStyle w:val="60"/>
        <w:shd w:val="clear" w:color="auto" w:fill="auto"/>
        <w:tabs>
          <w:tab w:val="left" w:pos="720"/>
        </w:tabs>
        <w:spacing w:line="220" w:lineRule="exact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                </w:t>
      </w:r>
      <w:r w:rsidRPr="002D42D2">
        <w:rPr>
          <w:rFonts w:ascii="Times New Roman" w:hAnsi="Times New Roman"/>
          <w:b w:val="0"/>
        </w:rPr>
        <w:t>(дата, время)</w:t>
      </w:r>
    </w:p>
    <w:p w:rsidR="00CA4BF3" w:rsidRPr="0014260D" w:rsidRDefault="00CA4BF3" w:rsidP="00A055B3">
      <w:pPr>
        <w:pStyle w:val="1"/>
        <w:shd w:val="clear" w:color="auto" w:fill="auto"/>
        <w:tabs>
          <w:tab w:val="left" w:pos="720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район угроза воздушного нападения противника миновала.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Вам необходимо: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покинуть укрытие с разрешения обслуживающего персонала;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заниматься обычной деятельностью.</w:t>
      </w:r>
    </w:p>
    <w:p w:rsidR="00CA4BF3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Щербиновский район».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Pr="00006195" w:rsidRDefault="00CA4BF3" w:rsidP="007E7D01">
      <w:pPr>
        <w:pStyle w:val="20"/>
        <w:shd w:val="clear" w:color="auto" w:fill="auto"/>
        <w:tabs>
          <w:tab w:val="left" w:pos="720"/>
          <w:tab w:val="left" w:pos="1193"/>
        </w:tabs>
        <w:spacing w:line="307" w:lineRule="exact"/>
        <w:ind w:left="72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3. </w:t>
      </w:r>
      <w:r w:rsidRPr="00006195">
        <w:rPr>
          <w:rFonts w:ascii="Times New Roman" w:hAnsi="Times New Roman"/>
          <w:b w:val="0"/>
          <w:sz w:val="28"/>
          <w:szCs w:val="28"/>
        </w:rPr>
        <w:t>Текст обращения к населению при угрозе радиоактивного</w:t>
      </w:r>
    </w:p>
    <w:p w:rsidR="00CA4BF3" w:rsidRDefault="00CA4BF3" w:rsidP="007E7D01">
      <w:pPr>
        <w:pStyle w:val="20"/>
        <w:shd w:val="clear" w:color="auto" w:fill="auto"/>
        <w:tabs>
          <w:tab w:val="left" w:pos="720"/>
          <w:tab w:val="left" w:pos="1193"/>
        </w:tabs>
        <w:spacing w:line="307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заражения или обнаружении радиоактивного заражения.</w:t>
      </w:r>
    </w:p>
    <w:p w:rsidR="00CA4BF3" w:rsidRPr="00006195" w:rsidRDefault="00CA4BF3" w:rsidP="007E7D01">
      <w:pPr>
        <w:pStyle w:val="20"/>
        <w:shd w:val="clear" w:color="auto" w:fill="auto"/>
        <w:tabs>
          <w:tab w:val="left" w:pos="720"/>
          <w:tab w:val="left" w:pos="1193"/>
        </w:tabs>
        <w:spacing w:line="307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 «Радиационная опасность», «Радиац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онная опасность».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  <w:tab w:val="left" w:leader="underscore" w:pos="2062"/>
        </w:tabs>
        <w:spacing w:line="27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……………..</w:t>
      </w:r>
      <w:r w:rsidRPr="0014260D">
        <w:rPr>
          <w:rFonts w:ascii="Times New Roman" w:hAnsi="Times New Roman"/>
          <w:sz w:val="28"/>
          <w:szCs w:val="28"/>
        </w:rPr>
        <w:t>на территории муниципального образования Щербиновский</w:t>
      </w:r>
    </w:p>
    <w:p w:rsidR="00CA4BF3" w:rsidRPr="002028F9" w:rsidRDefault="00CA4BF3" w:rsidP="00214C79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2028F9">
        <w:rPr>
          <w:rFonts w:ascii="Times New Roman" w:hAnsi="Times New Roman"/>
          <w:b w:val="0"/>
          <w:sz w:val="24"/>
          <w:szCs w:val="24"/>
        </w:rPr>
        <w:t>(дата, время)</w:t>
      </w:r>
    </w:p>
    <w:p w:rsidR="00CA4BF3" w:rsidRPr="0014260D" w:rsidRDefault="00CA4BF3" w:rsidP="002028F9">
      <w:pPr>
        <w:pStyle w:val="1"/>
        <w:shd w:val="clear" w:color="auto" w:fill="auto"/>
        <w:tabs>
          <w:tab w:val="left" w:pos="720"/>
        </w:tabs>
        <w:spacing w:line="312" w:lineRule="exact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район зарегистрирован повышенный уровень радиации.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порядок поведения при радиоактивном заражении местн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сти: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исключить пребывание на открытой местности;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провести йодную профилактику (порядок проведения йодной профила</w:t>
      </w:r>
      <w:r w:rsidRPr="0014260D">
        <w:rPr>
          <w:rFonts w:ascii="Times New Roman" w:hAnsi="Times New Roman"/>
          <w:sz w:val="28"/>
          <w:szCs w:val="28"/>
        </w:rPr>
        <w:t>к</w:t>
      </w:r>
      <w:r w:rsidRPr="0014260D">
        <w:rPr>
          <w:rFonts w:ascii="Times New Roman" w:hAnsi="Times New Roman"/>
          <w:sz w:val="28"/>
          <w:szCs w:val="28"/>
        </w:rPr>
        <w:t>тики прослушайте в конце этого сообщения);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провести герметизацию жилых, производственных и хозяйственных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мещений;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сделать запасы питьевой воды из закрытых источников водоснабжения; сделать запасы продуктов питания, используя исключительно консервирова</w:t>
      </w:r>
      <w:r w:rsidRPr="0014260D">
        <w:rPr>
          <w:rFonts w:ascii="Times New Roman" w:hAnsi="Times New Roman"/>
          <w:sz w:val="28"/>
          <w:szCs w:val="28"/>
        </w:rPr>
        <w:t>н</w:t>
      </w:r>
      <w:r w:rsidRPr="0014260D">
        <w:rPr>
          <w:rFonts w:ascii="Times New Roman" w:hAnsi="Times New Roman"/>
          <w:sz w:val="28"/>
          <w:szCs w:val="28"/>
        </w:rPr>
        <w:t>ные и хранящиеся в герметичных (закрытых) упаковках, подвалах и погребах продукты;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закрыть на замки имеющиеся в вашем пользовании колодцы, бассейны и другие накопители воды;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жилых и производственных помещениях, в которых продолжают раб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тать люди, ежечасно проводить влажную уборку;</w:t>
      </w:r>
    </w:p>
    <w:p w:rsidR="00CA4BF3" w:rsidRPr="0014260D" w:rsidRDefault="00CA4BF3" w:rsidP="00214C79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для получения дальнейшей информации необходимо каждый чётный час </w:t>
      </w:r>
    </w:p>
    <w:p w:rsidR="00CA4BF3" w:rsidRPr="0014260D" w:rsidRDefault="00CA4BF3" w:rsidP="007E7D01">
      <w:pPr>
        <w:pStyle w:val="1"/>
        <w:shd w:val="clear" w:color="auto" w:fill="auto"/>
        <w:tabs>
          <w:tab w:val="left" w:pos="720"/>
        </w:tabs>
        <w:spacing w:line="312" w:lineRule="exact"/>
        <w:jc w:val="both"/>
        <w:rPr>
          <w:rFonts w:ascii="Times New Roman" w:hAnsi="Times New Roman"/>
          <w:sz w:val="28"/>
          <w:szCs w:val="28"/>
        </w:rPr>
      </w:pPr>
      <w:r w:rsidRPr="00D84690">
        <w:rPr>
          <w:rFonts w:ascii="Times New Roman" w:hAnsi="Times New Roman"/>
          <w:sz w:val="28"/>
          <w:szCs w:val="28"/>
        </w:rPr>
        <w:t>(в 10.</w:t>
      </w:r>
      <w:r w:rsidRPr="0014260D">
        <w:rPr>
          <w:rFonts w:ascii="Times New Roman" w:hAnsi="Times New Roman"/>
          <w:sz w:val="28"/>
          <w:szCs w:val="28"/>
        </w:rPr>
        <w:t>00, 12.00,14.00 и т.д.) слушать сообщения радио и телевидения.</w:t>
      </w:r>
    </w:p>
    <w:p w:rsidR="00CA4BF3" w:rsidRDefault="00CA4BF3" w:rsidP="00D8469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Внимание! Прослушайте порядок проведения йодной профилактики.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BF3" w:rsidRPr="0014260D" w:rsidRDefault="00CA4BF3" w:rsidP="002028F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Для проведения йодной профилактики применяют внутрь йодистый к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 xml:space="preserve">лий в таблетках в следующих дозах: детям до 2-х лет - </w:t>
      </w:r>
      <w:smartTag w:uri="urn:schemas-microsoft-com:office:smarttags" w:element="metricconverter">
        <w:smartTagPr>
          <w:attr w:name="ProductID" w:val="0,004 г"/>
        </w:smartTagPr>
        <w:r w:rsidRPr="0014260D">
          <w:rPr>
            <w:rFonts w:ascii="Times New Roman" w:hAnsi="Times New Roman" w:cs="Times New Roman"/>
            <w:sz w:val="28"/>
            <w:szCs w:val="28"/>
          </w:rPr>
          <w:t>0,004 г</w:t>
        </w:r>
      </w:smartTag>
      <w:r w:rsidRPr="0014260D">
        <w:rPr>
          <w:rFonts w:ascii="Times New Roman" w:hAnsi="Times New Roman" w:cs="Times New Roman"/>
          <w:sz w:val="28"/>
          <w:szCs w:val="28"/>
        </w:rPr>
        <w:t xml:space="preserve"> 1 раз в:день с ч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 xml:space="preserve">ем или киселём; детям старше 2-х лет и взрослым - </w:t>
      </w:r>
      <w:smartTag w:uri="urn:schemas-microsoft-com:office:smarttags" w:element="metricconverter">
        <w:smartTagPr>
          <w:attr w:name="ProductID" w:val="0,125 г"/>
        </w:smartTagPr>
        <w:r w:rsidRPr="0014260D">
          <w:rPr>
            <w:rFonts w:ascii="Times New Roman" w:hAnsi="Times New Roman" w:cs="Times New Roman"/>
            <w:sz w:val="28"/>
            <w:szCs w:val="28"/>
          </w:rPr>
          <w:t>0,125 г</w:t>
        </w:r>
      </w:smartTag>
      <w:r w:rsidRPr="0014260D">
        <w:rPr>
          <w:rFonts w:ascii="Times New Roman" w:hAnsi="Times New Roman" w:cs="Times New Roman"/>
          <w:sz w:val="28"/>
          <w:szCs w:val="28"/>
        </w:rPr>
        <w:t xml:space="preserve"> 1 раз в день.</w:t>
      </w:r>
    </w:p>
    <w:p w:rsidR="00CA4BF3" w:rsidRPr="0014260D" w:rsidRDefault="00CA4BF3" w:rsidP="002028F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Если у вас нет таблеток йодистого калия, то применяют 5% раствор йода: детям до 5 лет внутрь не назначается, а наносится тампоном 2,5% раствор на кожу предплечий и голени; детям от 5 до 14 лет - 22 капли на полстакана мол</w:t>
      </w:r>
      <w:r w:rsidRPr="0014260D"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ка или воды 1 раз в день после еды, или 11 капель на полстакана молока или воды 2 раза в день; детям старше 14 лет и взрослым - 44 капли на полстакана молока или воды 1 раз в день, 22 капли на полстакана молока или воды 2 раза в день.</w:t>
      </w:r>
    </w:p>
    <w:p w:rsidR="00CA4BF3" w:rsidRPr="0014260D" w:rsidRDefault="00CA4BF3" w:rsidP="002028F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4260D">
        <w:rPr>
          <w:rFonts w:ascii="Times New Roman" w:hAnsi="Times New Roman" w:cs="Times New Roman"/>
          <w:sz w:val="28"/>
          <w:szCs w:val="28"/>
        </w:rPr>
        <w:t>Можно принимать и раствор люголя: детям до 5 лет не назначается; детям от 5 до 14 лет - 10 - 11 капель на полстакана молока или воды 1 раз в день или 5-6 капель на пол стакана молока или воды 2 раза в день; детям старше 14 лет и взрослым - 22 капли на полстакана молока или воды 1 раз в день или 10 капель на полстакана молока или воды 2 раза в день.</w:t>
      </w:r>
    </w:p>
    <w:p w:rsidR="00CA4BF3" w:rsidRPr="0014260D" w:rsidRDefault="00CA4BF3" w:rsidP="002028F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 xml:space="preserve">Принимать препараты заблаговременно, при получении сигнала об угрозе радиоактивного заражения. </w:t>
      </w:r>
      <w:r w:rsidRPr="0014260D">
        <w:rPr>
          <w:rFonts w:ascii="Times New Roman" w:hAnsi="Times New Roman" w:cs="Times New Roman"/>
          <w:sz w:val="28"/>
          <w:szCs w:val="28"/>
          <w:vertAlign w:val="subscript"/>
        </w:rPr>
        <w:t>ч</w:t>
      </w:r>
    </w:p>
    <w:p w:rsidR="00CA4BF3" w:rsidRDefault="00CA4BF3" w:rsidP="002028F9">
      <w:pPr>
        <w:tabs>
          <w:tab w:val="left" w:pos="720"/>
        </w:tabs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4260D">
        <w:rPr>
          <w:rFonts w:ascii="Times New Roman" w:hAnsi="Times New Roman" w:cs="Times New Roman"/>
          <w:sz w:val="28"/>
          <w:szCs w:val="28"/>
        </w:rPr>
        <w:t>Вы прослушали сообщение администрации муниципального образования Щербиновский район</w:t>
      </w:r>
      <w:r w:rsidRPr="0014260D">
        <w:rPr>
          <w:rFonts w:ascii="Times New Roman" w:hAnsi="Times New Roman" w:cs="Times New Roman"/>
          <w:b/>
          <w:sz w:val="28"/>
          <w:szCs w:val="28"/>
        </w:rPr>
        <w:t>».</w:t>
      </w:r>
    </w:p>
    <w:p w:rsidR="00CA4BF3" w:rsidRPr="0014260D" w:rsidRDefault="00CA4BF3" w:rsidP="002028F9">
      <w:pPr>
        <w:tabs>
          <w:tab w:val="left" w:pos="720"/>
        </w:tabs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4BF3" w:rsidRPr="00006195" w:rsidRDefault="00CA4BF3" w:rsidP="00006195">
      <w:pPr>
        <w:pStyle w:val="1"/>
        <w:shd w:val="clear" w:color="auto" w:fill="auto"/>
        <w:tabs>
          <w:tab w:val="left" w:pos="720"/>
        </w:tabs>
        <w:spacing w:line="307" w:lineRule="exact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006195">
        <w:rPr>
          <w:rFonts w:ascii="Times New Roman" w:hAnsi="Times New Roman"/>
          <w:sz w:val="28"/>
          <w:szCs w:val="28"/>
        </w:rPr>
        <w:t>. Текст обращения к населению при угрозе химического</w:t>
      </w:r>
    </w:p>
    <w:p w:rsidR="00CA4BF3" w:rsidRDefault="00CA4BF3" w:rsidP="00006195">
      <w:pPr>
        <w:pStyle w:val="1"/>
        <w:shd w:val="clear" w:color="auto" w:fill="auto"/>
        <w:tabs>
          <w:tab w:val="left" w:pos="720"/>
        </w:tabs>
        <w:spacing w:line="307" w:lineRule="exact"/>
        <w:ind w:left="720"/>
        <w:jc w:val="center"/>
        <w:rPr>
          <w:rFonts w:ascii="Times New Roman" w:hAnsi="Times New Roman"/>
          <w:sz w:val="28"/>
          <w:szCs w:val="28"/>
        </w:rPr>
      </w:pPr>
      <w:r w:rsidRPr="00006195">
        <w:rPr>
          <w:rFonts w:ascii="Times New Roman" w:hAnsi="Times New Roman"/>
          <w:sz w:val="28"/>
          <w:szCs w:val="28"/>
        </w:rPr>
        <w:t>(бактериологического) заражения или при обнаружении отравляющих веществ, опасных химических веществ или бактериологических средств.</w:t>
      </w:r>
    </w:p>
    <w:p w:rsidR="00CA4BF3" w:rsidRPr="00006195" w:rsidRDefault="00CA4BF3" w:rsidP="00006195">
      <w:pPr>
        <w:pStyle w:val="1"/>
        <w:shd w:val="clear" w:color="auto" w:fill="auto"/>
        <w:tabs>
          <w:tab w:val="left" w:pos="720"/>
        </w:tabs>
        <w:spacing w:line="307" w:lineRule="exact"/>
        <w:ind w:left="720"/>
        <w:jc w:val="center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2028F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4260D">
        <w:rPr>
          <w:rFonts w:ascii="Times New Roman" w:hAnsi="Times New Roman" w:cs="Times New Roman"/>
          <w:sz w:val="28"/>
          <w:szCs w:val="28"/>
        </w:rPr>
        <w:t>«Внимание! Внимание! Граждане! «Химическая тревога», «Химическая тревога».</w:t>
      </w:r>
    </w:p>
    <w:p w:rsidR="00CA4BF3" w:rsidRPr="0014260D" w:rsidRDefault="00CA4BF3" w:rsidP="00084C6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4260D">
        <w:rPr>
          <w:rFonts w:ascii="Times New Roman" w:hAnsi="Times New Roman" w:cs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14260D" w:rsidRDefault="00CA4BF3" w:rsidP="00084C62">
      <w:pPr>
        <w:tabs>
          <w:tab w:val="left" w:leader="underscore" w:pos="1933"/>
        </w:tabs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…………..</w:t>
      </w:r>
      <w:r w:rsidRPr="002028F9">
        <w:rPr>
          <w:rFonts w:ascii="Times New Roman" w:hAnsi="Times New Roman" w:cs="Times New Roman"/>
          <w:spacing w:val="-8"/>
          <w:sz w:val="28"/>
          <w:szCs w:val="28"/>
        </w:rPr>
        <w:t>на территории муниципального образования Щербиновский район</w:t>
      </w:r>
    </w:p>
    <w:p w:rsidR="00CA4BF3" w:rsidRPr="002028F9" w:rsidRDefault="00CA4BF3" w:rsidP="006E4701">
      <w:pPr>
        <w:pStyle w:val="80"/>
        <w:shd w:val="clear" w:color="auto" w:fill="auto"/>
        <w:spacing w:line="23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28F9">
        <w:rPr>
          <w:rFonts w:ascii="Times New Roman" w:hAnsi="Times New Roman"/>
          <w:sz w:val="24"/>
          <w:szCs w:val="24"/>
        </w:rPr>
        <w:t>(дата, время)</w:t>
      </w:r>
    </w:p>
    <w:p w:rsidR="00CA4BF3" w:rsidRDefault="00CA4BF3" w:rsidP="00FC4730">
      <w:pPr>
        <w:pStyle w:val="80"/>
        <w:shd w:val="clear" w:color="auto" w:fill="auto"/>
        <w:tabs>
          <w:tab w:val="left" w:pos="720"/>
        </w:tabs>
        <w:spacing w:line="23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CA4BF3" w:rsidRPr="00FC4730" w:rsidRDefault="00CA4BF3" w:rsidP="00FC4730">
      <w:pPr>
        <w:pStyle w:val="80"/>
        <w:shd w:val="clear" w:color="auto" w:fill="auto"/>
        <w:tabs>
          <w:tab w:val="left" w:pos="720"/>
        </w:tabs>
        <w:spacing w:line="23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2028F9">
        <w:rPr>
          <w:rFonts w:ascii="Times New Roman" w:hAnsi="Times New Roman"/>
          <w:sz w:val="24"/>
          <w:szCs w:val="24"/>
        </w:rPr>
        <w:t>(указать район)</w:t>
      </w:r>
    </w:p>
    <w:p w:rsidR="00CA4BF3" w:rsidRPr="0014260D" w:rsidRDefault="00CA4BF3" w:rsidP="000B7C8E">
      <w:pPr>
        <w:tabs>
          <w:tab w:val="left" w:pos="720"/>
        </w:tabs>
        <w:spacing w:line="2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тмечены случаи отравления (заболевания) людей и живо</w:t>
      </w:r>
      <w:r w:rsidRPr="0014260D">
        <w:rPr>
          <w:rFonts w:ascii="Times New Roman" w:hAnsi="Times New Roman" w:cs="Times New Roman"/>
          <w:sz w:val="28"/>
          <w:szCs w:val="28"/>
        </w:rPr>
        <w:t>т</w:t>
      </w:r>
      <w:r w:rsidRPr="0014260D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CA4BF3" w:rsidRPr="002028F9" w:rsidRDefault="00CA4BF3" w:rsidP="00FC4730">
      <w:pPr>
        <w:pStyle w:val="80"/>
        <w:shd w:val="clear" w:color="auto" w:fill="auto"/>
        <w:tabs>
          <w:tab w:val="left" w:pos="720"/>
        </w:tabs>
        <w:spacing w:line="230" w:lineRule="exact"/>
        <w:jc w:val="both"/>
        <w:rPr>
          <w:rFonts w:ascii="Times New Roman" w:hAnsi="Times New Roman"/>
          <w:sz w:val="24"/>
          <w:szCs w:val="24"/>
        </w:rPr>
      </w:pPr>
      <w:r w:rsidRPr="002028F9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2028F9">
        <w:rPr>
          <w:rFonts w:ascii="Times New Roman" w:hAnsi="Times New Roman"/>
          <w:sz w:val="24"/>
          <w:szCs w:val="24"/>
        </w:rPr>
        <w:t xml:space="preserve"> (наименования заболевания)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Щербиновский район  принимаются меры для локализации заболеваний и предотвращения возникн</w:t>
      </w:r>
      <w:r w:rsidRPr="0014260D"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вения эпидемии.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Внимание! Прослушайте порядок поведения населения на территории муниципального образования Щербиновский район: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исключить пребывание на открытой местности;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провести герметизацию жилых, производственных и хозяйственных п</w:t>
      </w:r>
      <w:r w:rsidRPr="0014260D"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мещений;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использовать воду для питьевых и хозяйственных целей только из разр</w:t>
      </w:r>
      <w:r w:rsidRPr="0014260D">
        <w:rPr>
          <w:rFonts w:ascii="Times New Roman" w:hAnsi="Times New Roman" w:cs="Times New Roman"/>
          <w:sz w:val="28"/>
          <w:szCs w:val="28"/>
        </w:rPr>
        <w:t>е</w:t>
      </w:r>
      <w:r w:rsidRPr="0014260D">
        <w:rPr>
          <w:rFonts w:ascii="Times New Roman" w:hAnsi="Times New Roman" w:cs="Times New Roman"/>
          <w:sz w:val="28"/>
          <w:szCs w:val="28"/>
        </w:rPr>
        <w:t>шённых источников водоснабжения, предварительно её прокипятив;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для питания использовать только консервированные и хранящиеся в ге</w:t>
      </w:r>
      <w:r w:rsidRPr="0014260D">
        <w:rPr>
          <w:rFonts w:ascii="Times New Roman" w:hAnsi="Times New Roman"/>
          <w:sz w:val="28"/>
          <w:szCs w:val="28"/>
        </w:rPr>
        <w:t>р</w:t>
      </w:r>
      <w:r w:rsidRPr="0014260D">
        <w:rPr>
          <w:rFonts w:ascii="Times New Roman" w:hAnsi="Times New Roman"/>
          <w:sz w:val="28"/>
          <w:szCs w:val="28"/>
        </w:rPr>
        <w:t>метичных (закрытых) упаковках продукты;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помещениях проводить ежедневную влажную уборку с применением имеющихся дезинфицирующих средств;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появлении первых признаков заболевания необходимо срочно пост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вить в известность медицинских работников, при применении противником бактериологических средств, принять противобактериальное средство №1 из аптечки индивидуальной АИ-2.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288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Щербиновский район».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88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FC4730">
      <w:pPr>
        <w:pStyle w:val="20"/>
        <w:shd w:val="clear" w:color="auto" w:fill="auto"/>
        <w:tabs>
          <w:tab w:val="left" w:pos="720"/>
          <w:tab w:val="left" w:pos="1014"/>
        </w:tabs>
        <w:spacing w:line="307" w:lineRule="exact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006195">
        <w:rPr>
          <w:rFonts w:ascii="Times New Roman" w:hAnsi="Times New Roman"/>
          <w:b w:val="0"/>
          <w:sz w:val="28"/>
          <w:szCs w:val="28"/>
        </w:rPr>
        <w:t>5.Текст обращения к населению при возникновении эпидемии.</w:t>
      </w:r>
    </w:p>
    <w:p w:rsidR="00CA4BF3" w:rsidRPr="00006195" w:rsidRDefault="00CA4BF3" w:rsidP="00FC4730">
      <w:pPr>
        <w:pStyle w:val="20"/>
        <w:shd w:val="clear" w:color="auto" w:fill="auto"/>
        <w:tabs>
          <w:tab w:val="left" w:pos="720"/>
          <w:tab w:val="left" w:pos="1014"/>
        </w:tabs>
        <w:spacing w:line="307" w:lineRule="exact"/>
        <w:jc w:val="both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587118" w:rsidRDefault="00CA4BF3" w:rsidP="000B7C8E">
      <w:pPr>
        <w:pStyle w:val="1"/>
        <w:shd w:val="clear" w:color="auto" w:fill="auto"/>
        <w:tabs>
          <w:tab w:val="left" w:pos="720"/>
          <w:tab w:val="left" w:leader="underscore" w:pos="2082"/>
        </w:tabs>
        <w:spacing w:line="270" w:lineRule="exact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………..</w:t>
      </w:r>
      <w:r w:rsidRPr="00587118">
        <w:rPr>
          <w:rFonts w:ascii="Times New Roman" w:hAnsi="Times New Roman"/>
          <w:spacing w:val="-4"/>
          <w:sz w:val="28"/>
          <w:szCs w:val="28"/>
        </w:rPr>
        <w:t>на территории муниципального образования Щербиновский район</w:t>
      </w:r>
    </w:p>
    <w:p w:rsidR="00CA4BF3" w:rsidRPr="0014260D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87118">
        <w:rPr>
          <w:rFonts w:ascii="Times New Roman" w:hAnsi="Times New Roman"/>
          <w:b w:val="0"/>
          <w:sz w:val="24"/>
          <w:szCs w:val="24"/>
        </w:rPr>
        <w:t>(дата, время)</w:t>
      </w:r>
    </w:p>
    <w:p w:rsidR="00CA4BF3" w:rsidRPr="0014260D" w:rsidRDefault="00CA4BF3" w:rsidP="00587118">
      <w:pPr>
        <w:pStyle w:val="1"/>
        <w:shd w:val="clear" w:color="auto" w:fill="auto"/>
        <w:tabs>
          <w:tab w:val="left" w:pos="720"/>
          <w:tab w:val="left" w:pos="1953"/>
          <w:tab w:val="left" w:leader="underscore" w:pos="9460"/>
        </w:tabs>
        <w:spacing w:line="270" w:lineRule="exact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районе</w:t>
      </w:r>
      <w:r>
        <w:rPr>
          <w:rFonts w:ascii="Times New Roman" w:hAnsi="Times New Roman"/>
          <w:sz w:val="28"/>
          <w:szCs w:val="28"/>
        </w:rPr>
        <w:t>………………………………………………</w:t>
      </w:r>
    </w:p>
    <w:p w:rsidR="00CA4BF3" w:rsidRPr="00587118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587118">
        <w:rPr>
          <w:rFonts w:ascii="Times New Roman" w:hAnsi="Times New Roman"/>
          <w:b w:val="0"/>
          <w:sz w:val="24"/>
          <w:szCs w:val="24"/>
        </w:rPr>
        <w:t xml:space="preserve">               (указать район)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7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тмечены случаи отравления (заболевания) людей и животных</w:t>
      </w:r>
      <w:r>
        <w:rPr>
          <w:rFonts w:ascii="Times New Roman" w:hAnsi="Times New Roman"/>
          <w:sz w:val="28"/>
          <w:szCs w:val="28"/>
        </w:rPr>
        <w:t>………….</w:t>
      </w:r>
    </w:p>
    <w:p w:rsidR="00CA4BF3" w:rsidRPr="004C202A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4C202A">
        <w:rPr>
          <w:rFonts w:ascii="Times New Roman" w:hAnsi="Times New Roman"/>
          <w:b w:val="0"/>
          <w:sz w:val="24"/>
          <w:szCs w:val="24"/>
        </w:rPr>
        <w:t>(наименования заболевании)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Администрацией муниципального образования Щербиновский район принимаются меры для локализации заболевания и предотвращения возникн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вения эпидемии.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порядок поведения населения на территории муниципал</w:t>
      </w:r>
      <w:r w:rsidRPr="0014260D">
        <w:rPr>
          <w:rFonts w:ascii="Times New Roman" w:hAnsi="Times New Roman"/>
          <w:sz w:val="28"/>
          <w:szCs w:val="28"/>
        </w:rPr>
        <w:t>ь</w:t>
      </w:r>
      <w:r w:rsidRPr="0014260D">
        <w:rPr>
          <w:rFonts w:ascii="Times New Roman" w:hAnsi="Times New Roman"/>
          <w:sz w:val="28"/>
          <w:szCs w:val="28"/>
        </w:rPr>
        <w:t>ного образования Щербиновский район: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появлении первых признаков заболевания необходимо обратиться к медработникам;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не употреблять в пищу непроверенные продукты питания и воду;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продукты питания приобретать только в местах, установленных админ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страцией муниципального образования город Краснодар;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ограничить нахождение в местах с массовым пребыванием людей.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Щербиновский район».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006195">
      <w:pPr>
        <w:pStyle w:val="20"/>
        <w:shd w:val="clear" w:color="auto" w:fill="auto"/>
        <w:tabs>
          <w:tab w:val="left" w:pos="720"/>
          <w:tab w:val="left" w:pos="1156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6</w:t>
      </w:r>
      <w:r w:rsidRPr="00006195">
        <w:rPr>
          <w:rFonts w:ascii="Times New Roman" w:hAnsi="Times New Roman"/>
          <w:b w:val="0"/>
          <w:sz w:val="28"/>
          <w:szCs w:val="28"/>
        </w:rPr>
        <w:t>. Текст обращения к населению при возникновении аварии на атомной электростанции.</w:t>
      </w:r>
    </w:p>
    <w:p w:rsidR="00CA4BF3" w:rsidRPr="00006195" w:rsidRDefault="00CA4BF3" w:rsidP="00006195">
      <w:pPr>
        <w:pStyle w:val="20"/>
        <w:shd w:val="clear" w:color="auto" w:fill="auto"/>
        <w:tabs>
          <w:tab w:val="left" w:pos="720"/>
          <w:tab w:val="left" w:pos="1156"/>
        </w:tabs>
        <w:spacing w:line="312" w:lineRule="exact"/>
        <w:ind w:left="720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  <w:tab w:val="left" w:pos="8656"/>
        </w:tabs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                      произошла авария на АЭС</w:t>
      </w:r>
      <w:r>
        <w:rPr>
          <w:rFonts w:ascii="Times New Roman" w:hAnsi="Times New Roman"/>
          <w:sz w:val="28"/>
          <w:szCs w:val="28"/>
        </w:rPr>
        <w:t>……………………………………..</w:t>
      </w:r>
    </w:p>
    <w:p w:rsidR="00CA4BF3" w:rsidRPr="00587118" w:rsidRDefault="00CA4BF3" w:rsidP="000B7C8E">
      <w:pPr>
        <w:pStyle w:val="60"/>
        <w:shd w:val="clear" w:color="auto" w:fill="auto"/>
        <w:tabs>
          <w:tab w:val="left" w:pos="720"/>
          <w:tab w:val="left" w:pos="5409"/>
        </w:tabs>
        <w:spacing w:line="36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587118">
        <w:rPr>
          <w:rFonts w:ascii="Times New Roman" w:hAnsi="Times New Roman"/>
          <w:b w:val="0"/>
          <w:sz w:val="24"/>
          <w:szCs w:val="24"/>
        </w:rPr>
        <w:t>(дата, время)</w:t>
      </w:r>
      <w:r>
        <w:rPr>
          <w:rFonts w:ascii="Times New Roman" w:hAnsi="Times New Roman"/>
          <w:b w:val="0"/>
          <w:sz w:val="28"/>
          <w:szCs w:val="28"/>
        </w:rPr>
        <w:tab/>
        <w:t xml:space="preserve">                    </w:t>
      </w:r>
      <w:r w:rsidRPr="00587118">
        <w:rPr>
          <w:rFonts w:ascii="Times New Roman" w:hAnsi="Times New Roman"/>
          <w:b w:val="0"/>
          <w:sz w:val="24"/>
          <w:szCs w:val="24"/>
        </w:rPr>
        <w:t>(указать какой)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целях снижения влияния последствий аварии населению необходимо соблюдать меры радиационной безопасности и санитарной гигиены: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главную опасность для людей, находящихся на местности, загрязнённой радиационными веществами, представляет внутреннее облучение, то есть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падание радиоактивных веществ внутрь организма с вдыхаемым воздухом, при приёме пищи и воды, поэтому в первую очередь необходимо защищать органы дыхания от попадания радиоактивных веществ, провести герметизацию жил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ща;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для защиты органов дыхания используйте респиратор типа "Лепесток 2", респираторы Р-2, ватно-марлевые повязки, противопыльные тканевые маски, а также гражданские противогазы.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Способ изготовления ватно-марлевой повязки: берётся кусок марли дл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ной 100 см и шириной 50 см; в средней части куска на площади 30 х 20 см кл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дётся ровный слой ваты толщиной примерно 2 см;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свободные от ваты края марли по всей длине куска с обеих сторон завё</w:t>
      </w:r>
      <w:r w:rsidRPr="0014260D">
        <w:rPr>
          <w:rFonts w:ascii="Times New Roman" w:hAnsi="Times New Roman"/>
          <w:sz w:val="28"/>
          <w:szCs w:val="28"/>
        </w:rPr>
        <w:t>р</w:t>
      </w:r>
      <w:r w:rsidRPr="0014260D">
        <w:rPr>
          <w:rFonts w:ascii="Times New Roman" w:hAnsi="Times New Roman"/>
          <w:sz w:val="28"/>
          <w:szCs w:val="28"/>
        </w:rPr>
        <w:t>тываются, закрывая вату;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 обеих сторон марля посередине разрезается на 30-35 см; если имеется марля, но нет ваты, то можно изготовить марлевую повязку, для этого вместо ваты на середину куска марли укладывается пять-шесть слоев марли.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4260D">
        <w:rPr>
          <w:rFonts w:ascii="Times New Roman" w:hAnsi="Times New Roman"/>
          <w:sz w:val="28"/>
          <w:szCs w:val="28"/>
        </w:rPr>
        <w:t xml:space="preserve"> Помните!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Средства защиты органов дыхания необходимо обязательно использ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вать: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выпадении радиоактивных веществ на местности; при всех видах п</w:t>
      </w:r>
      <w:r w:rsidRPr="0014260D">
        <w:rPr>
          <w:rFonts w:ascii="Times New Roman" w:hAnsi="Times New Roman"/>
          <w:sz w:val="28"/>
          <w:szCs w:val="28"/>
        </w:rPr>
        <w:t>ы</w:t>
      </w:r>
      <w:r w:rsidRPr="0014260D">
        <w:rPr>
          <w:rFonts w:ascii="Times New Roman" w:hAnsi="Times New Roman"/>
          <w:sz w:val="28"/>
          <w:szCs w:val="28"/>
        </w:rPr>
        <w:t>леобразования (сильный ветер, прохождение транспорта, особенно по грунт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вым дорогам и т.д.).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Средства защиты можно не использовать при нахождении в жилых и а</w:t>
      </w:r>
      <w:r w:rsidRPr="0014260D">
        <w:rPr>
          <w:rFonts w:ascii="Times New Roman" w:hAnsi="Times New Roman"/>
          <w:sz w:val="28"/>
          <w:szCs w:val="28"/>
        </w:rPr>
        <w:t>д</w:t>
      </w:r>
      <w:r w:rsidRPr="0014260D">
        <w:rPr>
          <w:rFonts w:ascii="Times New Roman" w:hAnsi="Times New Roman"/>
          <w:sz w:val="28"/>
          <w:szCs w:val="28"/>
        </w:rPr>
        <w:t xml:space="preserve">министративных зданиях, в тихую безветренную погоду и после дождя. 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025B8C">
        <w:rPr>
          <w:rFonts w:ascii="Times New Roman" w:hAnsi="Times New Roman"/>
          <w:i/>
          <w:sz w:val="28"/>
          <w:szCs w:val="28"/>
        </w:rPr>
        <w:t>Защита кожных покровов</w:t>
      </w:r>
      <w:r w:rsidRPr="0014260D">
        <w:rPr>
          <w:rFonts w:ascii="Times New Roman" w:hAnsi="Times New Roman"/>
          <w:sz w:val="28"/>
          <w:szCs w:val="28"/>
        </w:rPr>
        <w:t>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Попадание в больших количествах радиоактивных веществ на открытые участки кожи может вызвать её поражение - кожные ожоги. Во избежание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ражения кожных покровов необходимо использовать одежду закрытого типа. Защита жилища, источников воды и продуктов питания Все окна в домах з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кройте плёнкой, входные двери оборудуйте мягкими шторами. Закройте дым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ходы, вентиляционные отдушины (люки). Ковровые дорожки сверните, мягкую мебель накройте чехлами, столы накройте плёнкой. Перед входной дверью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ставьте ёмкость и расстелите коврик. Ёмкости с водой оборудуйте крышками, навесами. Продукты храните в стеклянной таре или полиэтиленовых пакетах, в холодильниках.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Соблюдайте правила радиационной безопасности и личной гигиены!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Для предупреждения или ослабления воздействия на организм радиоа</w:t>
      </w:r>
      <w:r w:rsidRPr="0014260D">
        <w:rPr>
          <w:rFonts w:ascii="Times New Roman" w:hAnsi="Times New Roman"/>
          <w:sz w:val="28"/>
          <w:szCs w:val="28"/>
        </w:rPr>
        <w:t>к</w:t>
      </w:r>
      <w:r w:rsidRPr="0014260D">
        <w:rPr>
          <w:rFonts w:ascii="Times New Roman" w:hAnsi="Times New Roman"/>
          <w:sz w:val="28"/>
          <w:szCs w:val="28"/>
        </w:rPr>
        <w:t>тивных веществ: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максимально ограничьте пребывание на открытой территории, при вых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де из помещений используйте средства индивидуальной защиты (респиратор, повязку, плащ, резиновые сапоги);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нахождении на открытой территории не раздевайтесь, не садитесь на землю, не курите;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периодически поливайте (увлажняйте) территорию возле дома для уменьшения пылеобразования;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перед входом в помещение обувь вымойте водой или оботрите мокрой тряпкой, верхнюю одежду вытряхните и почистите влажной щёткой;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строго соблюдайте правила личной гигиены;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во всех помещениях, предназначенных для пребывания людей, ежедневно проводите влажную уборку, желательно с применением моющих средств;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принимайте пищу только в закрытых помещениях, тщательно мойте руки с мылом перед едой и полощите рот 0,5% раствором питьевой соды;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воду употребляйте только из проверенных источников, а продукты пит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>ния - приобретённые через торговую сеть;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сельскохозяйственные продукты из индивидуальных хозяйств, особенно молоко, употребляйте в пищу только по рекомендации организаций здрав</w:t>
      </w:r>
      <w:r w:rsidRPr="0014260D"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охранения.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Соблюдение этих рекомендаций поможет избежать заболевания лучевой болезнью.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>Щ</w:t>
      </w:r>
      <w:r w:rsidRPr="00D84690">
        <w:rPr>
          <w:rFonts w:ascii="Times New Roman" w:hAnsi="Times New Roman" w:cs="Times New Roman"/>
          <w:color w:val="auto"/>
          <w:sz w:val="28"/>
          <w:szCs w:val="28"/>
        </w:rPr>
        <w:t>ербиновский район</w:t>
      </w:r>
      <w:r w:rsidRPr="0014260D">
        <w:rPr>
          <w:rFonts w:ascii="Times New Roman" w:hAnsi="Times New Roman" w:cs="Times New Roman"/>
          <w:sz w:val="28"/>
          <w:szCs w:val="28"/>
        </w:rPr>
        <w:t xml:space="preserve"> орг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>низован круглосуточный контроль за радиационной обстановкой.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При обнаружении уровней радиации, превышающих допустимые нормы, вы будете проинформированы дополнительно.</w:t>
      </w:r>
    </w:p>
    <w:p w:rsidR="00CA4BF3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Вы прослушали сообщение администрации муниципального образования Щербиновский район».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BF3" w:rsidRDefault="00CA4BF3" w:rsidP="00006195">
      <w:pPr>
        <w:pStyle w:val="1"/>
        <w:shd w:val="clear" w:color="auto" w:fill="auto"/>
        <w:tabs>
          <w:tab w:val="left" w:pos="720"/>
          <w:tab w:val="left" w:pos="1040"/>
        </w:tabs>
        <w:spacing w:line="307" w:lineRule="exact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7. </w:t>
      </w:r>
      <w:r w:rsidRPr="00006195">
        <w:rPr>
          <w:rFonts w:ascii="Times New Roman" w:hAnsi="Times New Roman"/>
          <w:sz w:val="28"/>
          <w:szCs w:val="28"/>
        </w:rPr>
        <w:t xml:space="preserve">Текст обращения к населению при выбросе опасного химического </w:t>
      </w:r>
    </w:p>
    <w:p w:rsidR="00CA4BF3" w:rsidRDefault="00CA4BF3" w:rsidP="00006195">
      <w:pPr>
        <w:pStyle w:val="1"/>
        <w:shd w:val="clear" w:color="auto" w:fill="auto"/>
        <w:tabs>
          <w:tab w:val="left" w:pos="720"/>
          <w:tab w:val="left" w:pos="1040"/>
        </w:tabs>
        <w:spacing w:line="307" w:lineRule="exact"/>
        <w:ind w:left="720"/>
        <w:jc w:val="center"/>
        <w:rPr>
          <w:rFonts w:ascii="Times New Roman" w:hAnsi="Times New Roman"/>
          <w:sz w:val="28"/>
          <w:szCs w:val="28"/>
        </w:rPr>
      </w:pPr>
      <w:r w:rsidRPr="00006195">
        <w:rPr>
          <w:rFonts w:ascii="Times New Roman" w:hAnsi="Times New Roman"/>
          <w:sz w:val="28"/>
          <w:szCs w:val="28"/>
        </w:rPr>
        <w:t>вещества</w:t>
      </w:r>
      <w:r w:rsidRPr="0014260D">
        <w:rPr>
          <w:rFonts w:ascii="Times New Roman" w:hAnsi="Times New Roman"/>
          <w:sz w:val="28"/>
          <w:szCs w:val="28"/>
        </w:rPr>
        <w:t>.</w:t>
      </w:r>
    </w:p>
    <w:p w:rsidR="00CA4BF3" w:rsidRPr="0014260D" w:rsidRDefault="00CA4BF3" w:rsidP="00006195">
      <w:pPr>
        <w:pStyle w:val="1"/>
        <w:shd w:val="clear" w:color="auto" w:fill="auto"/>
        <w:tabs>
          <w:tab w:val="left" w:pos="720"/>
          <w:tab w:val="left" w:pos="1040"/>
        </w:tabs>
        <w:spacing w:line="307" w:lineRule="exact"/>
        <w:ind w:left="720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«Внимание! Внимание! Граждане!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Прослушайте сообщение администрации муниципального образования Щербиновский район.</w:t>
      </w:r>
    </w:p>
    <w:p w:rsidR="00CA4BF3" w:rsidRPr="0014260D" w:rsidRDefault="00CA4BF3" w:rsidP="000B7C8E">
      <w:pPr>
        <w:tabs>
          <w:tab w:val="left" w:pos="720"/>
          <w:tab w:val="left" w:leader="underscore" w:pos="2163"/>
          <w:tab w:val="left" w:leader="underscore" w:pos="9546"/>
        </w:tabs>
        <w:spacing w:line="2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……………….</w:t>
      </w:r>
      <w:r w:rsidRPr="0014260D">
        <w:rPr>
          <w:rFonts w:ascii="Times New Roman" w:hAnsi="Times New Roman" w:cs="Times New Roman"/>
          <w:sz w:val="28"/>
          <w:szCs w:val="28"/>
        </w:rPr>
        <w:t xml:space="preserve">произошла авария на 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14260D">
        <w:rPr>
          <w:rFonts w:ascii="Times New Roman" w:hAnsi="Times New Roman" w:cs="Times New Roman"/>
          <w:sz w:val="28"/>
          <w:szCs w:val="28"/>
        </w:rPr>
        <w:tab/>
      </w:r>
    </w:p>
    <w:p w:rsidR="00CA4BF3" w:rsidRPr="007E2EC5" w:rsidRDefault="00CA4BF3" w:rsidP="000B7C8E">
      <w:pPr>
        <w:pStyle w:val="80"/>
        <w:shd w:val="clear" w:color="auto" w:fill="auto"/>
        <w:tabs>
          <w:tab w:val="left" w:pos="720"/>
          <w:tab w:val="left" w:pos="5211"/>
        </w:tabs>
        <w:spacing w:line="346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7E2EC5">
        <w:rPr>
          <w:rFonts w:ascii="Times New Roman" w:hAnsi="Times New Roman"/>
          <w:sz w:val="24"/>
          <w:szCs w:val="24"/>
        </w:rPr>
        <w:t>(дата, время)</w:t>
      </w:r>
      <w:r w:rsidRPr="0014260D">
        <w:rPr>
          <w:rFonts w:ascii="Times New Roman" w:hAnsi="Times New Roman"/>
          <w:sz w:val="28"/>
          <w:szCs w:val="28"/>
        </w:rPr>
        <w:tab/>
      </w:r>
      <w:r w:rsidRPr="007E2EC5">
        <w:rPr>
          <w:rFonts w:ascii="Times New Roman" w:hAnsi="Times New Roman"/>
          <w:sz w:val="24"/>
          <w:szCs w:val="24"/>
        </w:rPr>
        <w:t>(наименование объекта, адрес)</w:t>
      </w:r>
    </w:p>
    <w:p w:rsidR="00CA4BF3" w:rsidRPr="0014260D" w:rsidRDefault="00CA4BF3" w:rsidP="007E2EC5">
      <w:pPr>
        <w:tabs>
          <w:tab w:val="left" w:pos="720"/>
        </w:tabs>
        <w:spacing w:line="34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с выбросом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CA4BF3" w:rsidRPr="007E2EC5" w:rsidRDefault="00CA4BF3" w:rsidP="007E2EC5">
      <w:pPr>
        <w:pStyle w:val="80"/>
        <w:shd w:val="clear" w:color="auto" w:fill="auto"/>
        <w:tabs>
          <w:tab w:val="left" w:pos="720"/>
        </w:tabs>
        <w:spacing w:line="336" w:lineRule="exact"/>
        <w:jc w:val="both"/>
        <w:rPr>
          <w:rFonts w:ascii="Times New Roman" w:hAnsi="Times New Roman"/>
          <w:sz w:val="24"/>
          <w:szCs w:val="24"/>
        </w:rPr>
      </w:pPr>
      <w:r w:rsidRPr="0014260D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4260D">
        <w:rPr>
          <w:rFonts w:ascii="Times New Roman" w:hAnsi="Times New Roman"/>
          <w:sz w:val="28"/>
          <w:szCs w:val="28"/>
        </w:rPr>
        <w:t xml:space="preserve"> (</w:t>
      </w:r>
      <w:r w:rsidRPr="007E2EC5">
        <w:rPr>
          <w:rFonts w:ascii="Times New Roman" w:hAnsi="Times New Roman"/>
          <w:sz w:val="24"/>
          <w:szCs w:val="24"/>
        </w:rPr>
        <w:t>тип опасного химического вещества)</w:t>
      </w:r>
    </w:p>
    <w:p w:rsidR="00CA4BF3" w:rsidRPr="0014260D" w:rsidRDefault="00CA4BF3" w:rsidP="007E2EC5">
      <w:pPr>
        <w:tabs>
          <w:tab w:val="left" w:pos="720"/>
        </w:tabs>
        <w:spacing w:line="336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Облако зараженного воздуха распространяется в направл</w:t>
      </w:r>
      <w:r>
        <w:rPr>
          <w:rFonts w:ascii="Times New Roman" w:hAnsi="Times New Roman" w:cs="Times New Roman"/>
          <w:sz w:val="28"/>
          <w:szCs w:val="28"/>
        </w:rPr>
        <w:t>ении…………...</w:t>
      </w:r>
      <w:r w:rsidRPr="001426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4BF3" w:rsidRPr="0014260D" w:rsidRDefault="00CA4BF3" w:rsidP="007E2EC5">
      <w:pPr>
        <w:pStyle w:val="80"/>
        <w:shd w:val="clear" w:color="auto" w:fill="auto"/>
        <w:tabs>
          <w:tab w:val="left" w:pos="720"/>
          <w:tab w:val="left" w:pos="6300"/>
        </w:tabs>
        <w:spacing w:line="2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E2EC5">
        <w:rPr>
          <w:rFonts w:ascii="Times New Roman" w:hAnsi="Times New Roman"/>
          <w:sz w:val="24"/>
          <w:szCs w:val="24"/>
        </w:rPr>
        <w:t>(указать куда</w:t>
      </w:r>
      <w:r w:rsidRPr="0014260D">
        <w:rPr>
          <w:rFonts w:ascii="Times New Roman" w:hAnsi="Times New Roman"/>
          <w:sz w:val="28"/>
          <w:szCs w:val="28"/>
        </w:rPr>
        <w:t>)</w:t>
      </w:r>
    </w:p>
    <w:p w:rsidR="00CA4BF3" w:rsidRPr="0014260D" w:rsidRDefault="00CA4BF3" w:rsidP="000B7C8E">
      <w:pPr>
        <w:pStyle w:val="80"/>
        <w:shd w:val="clear" w:color="auto" w:fill="auto"/>
        <w:tabs>
          <w:tab w:val="left" w:pos="720"/>
          <w:tab w:val="left" w:pos="6300"/>
        </w:tabs>
        <w:spacing w:line="23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зону химического заражения попадают</w:t>
      </w:r>
      <w:r>
        <w:rPr>
          <w:rFonts w:ascii="Times New Roman" w:hAnsi="Times New Roman"/>
          <w:sz w:val="28"/>
          <w:szCs w:val="28"/>
        </w:rPr>
        <w:t>………………………………</w:t>
      </w:r>
      <w:r w:rsidRPr="0014260D">
        <w:rPr>
          <w:rFonts w:ascii="Times New Roman" w:hAnsi="Times New Roman"/>
          <w:sz w:val="28"/>
          <w:szCs w:val="28"/>
        </w:rPr>
        <w:tab/>
      </w:r>
    </w:p>
    <w:p w:rsidR="00CA4BF3" w:rsidRPr="007E2EC5" w:rsidRDefault="00CA4BF3" w:rsidP="000B7C8E">
      <w:pPr>
        <w:pStyle w:val="80"/>
        <w:shd w:val="clear" w:color="auto" w:fill="auto"/>
        <w:tabs>
          <w:tab w:val="left" w:pos="720"/>
        </w:tabs>
        <w:spacing w:line="23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7E2EC5">
        <w:rPr>
          <w:rFonts w:ascii="Times New Roman" w:hAnsi="Times New Roman"/>
          <w:sz w:val="24"/>
          <w:szCs w:val="24"/>
        </w:rPr>
        <w:t>(указать основные объекты сектора: школы, детские сады, предприятия, учреждения и т. д.)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порядок действий при аварии с выбросом опасного химич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ского вещества: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уясните из передаваемой информации место аварии и направление ра</w:t>
      </w:r>
      <w:r w:rsidRPr="0014260D">
        <w:rPr>
          <w:rFonts w:ascii="Times New Roman" w:hAnsi="Times New Roman" w:cs="Times New Roman"/>
          <w:sz w:val="28"/>
          <w:szCs w:val="28"/>
        </w:rPr>
        <w:t>с</w:t>
      </w:r>
      <w:r w:rsidRPr="0014260D">
        <w:rPr>
          <w:rFonts w:ascii="Times New Roman" w:hAnsi="Times New Roman" w:cs="Times New Roman"/>
          <w:sz w:val="28"/>
          <w:szCs w:val="28"/>
        </w:rPr>
        <w:t>пространения ядовитого облака;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плотно закройте и герметизируйте все окна и двери, если вы находитесь в здании или машине;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выключите нагревательные приборы и охладительные системы и приб</w:t>
      </w:r>
      <w:r w:rsidRPr="0014260D">
        <w:rPr>
          <w:rFonts w:ascii="Times New Roman" w:hAnsi="Times New Roman" w:cs="Times New Roman"/>
          <w:sz w:val="28"/>
          <w:szCs w:val="28"/>
        </w:rPr>
        <w:t>о</w:t>
      </w:r>
      <w:r w:rsidRPr="0014260D">
        <w:rPr>
          <w:rFonts w:ascii="Times New Roman" w:hAnsi="Times New Roman" w:cs="Times New Roman"/>
          <w:sz w:val="28"/>
          <w:szCs w:val="28"/>
        </w:rPr>
        <w:t>ры, перекройте газ;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88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выключите оконные и чердачные вентиляторы, закройте вентиляционные люки и отверстия;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приготовьте домашнюю аптечку, проверьте наличие в ней питьевой соды; приготовьте средства защиты органов дыхания и кожи, если под рукой нет промышленных, сделайте сами плотно прилегающие очки, ватно-марлевые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вязки, наденьте одежду из плотных тканей.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Тем, кто находится на улице в указанном районе заражения, немедленно зайти в помещение или покинуть этот район и выйти кратчайшим путём к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………………………………………………………………………………………….</w:t>
      </w:r>
    </w:p>
    <w:p w:rsidR="00CA4BF3" w:rsidRPr="00C34E7E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</w:t>
      </w:r>
      <w:r w:rsidRPr="00C34E7E">
        <w:rPr>
          <w:rFonts w:ascii="Times New Roman" w:hAnsi="Times New Roman"/>
          <w:b w:val="0"/>
          <w:sz w:val="24"/>
          <w:szCs w:val="24"/>
        </w:rPr>
        <w:t>(указать куда)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Пресекайте немедленно факты проявления паники и слухов. Ликвидацией аварии будут заниматься спасательные службы гражданской обороны.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Если вы стали свидетелями поражения людей опасным химическим в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ществом, не оставайтесь безучастными, окажите им максимальную помощь.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93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дальнейшем действуйте в соответствии с указаниями аварийно- спас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тельных служб».</w:t>
      </w:r>
    </w:p>
    <w:p w:rsidR="00CA4BF3" w:rsidRPr="0014260D" w:rsidRDefault="00CA4BF3" w:rsidP="000B7C8E">
      <w:pPr>
        <w:pStyle w:val="20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025B8C">
        <w:rPr>
          <w:rFonts w:ascii="Times New Roman" w:hAnsi="Times New Roman"/>
          <w:b w:val="0"/>
          <w:i/>
          <w:sz w:val="28"/>
          <w:szCs w:val="28"/>
        </w:rPr>
        <w:t>Прослушайте информацию в случае аварии с выбросом хлора</w:t>
      </w:r>
      <w:r w:rsidRPr="0014260D">
        <w:rPr>
          <w:rFonts w:ascii="Times New Roman" w:hAnsi="Times New Roman"/>
          <w:i/>
          <w:sz w:val="28"/>
          <w:szCs w:val="28"/>
        </w:rPr>
        <w:t>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Хлор - это газ зеленовато-жёлтого цвета, с резким удушливым запахом. Хлор тяжелее воздуха.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испарении и соединении с водяными парами хлор образует кислоту, в воздухе стелется над землёй в виде тумана зеленовато-белого цвета, проник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ет в подвалы и нижние этажи зданий.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Пары хлора сильно раздражают органы дыхания, глаза и кожу.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Признаки отравления: резкая боль в груди, сухой кашель, рвота, одышка, резь в глазах.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Средства защиты: ватно-марлевые повязки, смоченные водой или 2% раствором питьевой соды.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возможности - поднимитесь на верхние этажи зданий.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Если вы почувствовали присутствие в воздухе ядовитого газа, наденьте очки и смоченную водой или 2% раствором питьевой соды ватно-марлевую п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вязку».</w:t>
      </w:r>
    </w:p>
    <w:p w:rsidR="00CA4BF3" w:rsidRPr="0014260D" w:rsidRDefault="00CA4BF3" w:rsidP="007E2EC5">
      <w:pPr>
        <w:pStyle w:val="20"/>
        <w:shd w:val="clear" w:color="auto" w:fill="auto"/>
        <w:tabs>
          <w:tab w:val="left" w:pos="720"/>
        </w:tabs>
        <w:spacing w:line="307" w:lineRule="exact"/>
        <w:jc w:val="both"/>
        <w:rPr>
          <w:rFonts w:ascii="Times New Roman" w:hAnsi="Times New Roman"/>
          <w:i/>
          <w:sz w:val="28"/>
          <w:szCs w:val="28"/>
        </w:rPr>
      </w:pPr>
      <w:r w:rsidRPr="00025B8C">
        <w:rPr>
          <w:rFonts w:ascii="Times New Roman" w:hAnsi="Times New Roman"/>
          <w:b w:val="0"/>
          <w:i/>
          <w:sz w:val="28"/>
          <w:szCs w:val="28"/>
        </w:rPr>
        <w:t xml:space="preserve">          Прослушайте информацию в случае аварии с выбросом аммиака</w:t>
      </w:r>
      <w:r w:rsidRPr="0014260D">
        <w:rPr>
          <w:rFonts w:ascii="Times New Roman" w:hAnsi="Times New Roman"/>
          <w:i/>
          <w:sz w:val="28"/>
          <w:szCs w:val="28"/>
        </w:rPr>
        <w:t>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Аммиак - бесцветный газ с резким характерным запахом нашатырного спирта. Аммиак вдвое легче воздуха, ядовит.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Высокие концентрации вызывают обильное слезотечение и боль в глазах, удушье, сильные приступы кашля, головокружение, боли в желудке, рвоту. Возможен химический ожог глаз и верхних дыхательных путей. При пораж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нии небольшими концентрациями - более лёгкое раздражение глаз, слизистой носа, чихание, слюнотечение, лёгкая тошнота, головная боль, покраснение л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ца, боль в груди, сильный пот.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Признаки поражения: после воздействия больших концентраций постр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давшие сильно возбуждены, находятся в состоянии буйного бреда, не способны самостоятельно передвигаться. Наблюдаются резкие расстройства дыхания и кровообращения, в ближайшие минуты или часы может наступить смерть от сердечной недостаточности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Первая помощь: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попадании водного раствора аммиака (нашатырного спирта) в глаза требуется немедленное обильное промывание широко раскрытых глаз водой или 1% раствором квасцов, вазелиновым и оливковым маслом. При резких б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лях - капли 1% раствора новокаина или 1 капля 0.5% раствора дикаина с адр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налином. Наденьте защитные очки. В последующем применяют альбуцид.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поражении кожи - обмывание чистой водой, наложение примочки из 5% раствора уксусной, лимонной, виннокаменной или соляной кислот.</w:t>
      </w:r>
    </w:p>
    <w:p w:rsidR="00CA4BF3" w:rsidRPr="00CE6403" w:rsidRDefault="00CA4BF3" w:rsidP="00F074E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отравлении аммиаком через дыхательные пути - свежий воздух, вдыхание тёплых водяных паров (с добавлением уксуса или нескольких кр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 xml:space="preserve">сталлов лимонной кислоты), 10% раствора ментола в хлороформе. Пить тёплое </w:t>
      </w:r>
      <w:r w:rsidRPr="00CE6403">
        <w:rPr>
          <w:rFonts w:ascii="Times New Roman" w:hAnsi="Times New Roman"/>
          <w:spacing w:val="-8"/>
          <w:sz w:val="28"/>
          <w:szCs w:val="28"/>
        </w:rPr>
        <w:t xml:space="preserve">молоко с минеральной 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E6403">
        <w:rPr>
          <w:rFonts w:ascii="Times New Roman" w:hAnsi="Times New Roman"/>
          <w:spacing w:val="-8"/>
          <w:sz w:val="28"/>
          <w:szCs w:val="28"/>
        </w:rPr>
        <w:t xml:space="preserve">водой  и   содой. 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E6403">
        <w:rPr>
          <w:rFonts w:ascii="Times New Roman" w:hAnsi="Times New Roman"/>
          <w:spacing w:val="-8"/>
          <w:sz w:val="28"/>
          <w:szCs w:val="28"/>
        </w:rPr>
        <w:t>Кодеин (по 0.015 г) или дионин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E6403">
        <w:rPr>
          <w:rFonts w:ascii="Times New Roman" w:hAnsi="Times New Roman"/>
          <w:spacing w:val="-8"/>
          <w:sz w:val="28"/>
          <w:szCs w:val="28"/>
        </w:rPr>
        <w:t>(по 0.01 г). При удушье - кислород, тепло на область шеи, тёплые водные ингаляции.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качестве средств защиты могут использоваться фильтрующие промы</w:t>
      </w:r>
      <w:r w:rsidRPr="0014260D">
        <w:rPr>
          <w:rFonts w:ascii="Times New Roman" w:hAnsi="Times New Roman"/>
          <w:sz w:val="28"/>
          <w:szCs w:val="28"/>
        </w:rPr>
        <w:t>ш</w:t>
      </w:r>
      <w:r w:rsidRPr="0014260D">
        <w:rPr>
          <w:rFonts w:ascii="Times New Roman" w:hAnsi="Times New Roman"/>
          <w:sz w:val="28"/>
          <w:szCs w:val="28"/>
        </w:rPr>
        <w:t>ленные противогазы.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Вы прослушали сообщение администрации муниципального образования Щербиновский район». 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010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 xml:space="preserve">8. Текст обращения к населению в случае угрозы или возникновения </w:t>
      </w: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010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стихийных бедствий.</w:t>
      </w:r>
    </w:p>
    <w:p w:rsidR="00CA4BF3" w:rsidRPr="00006195" w:rsidRDefault="00CA4BF3" w:rsidP="00025B8C">
      <w:pPr>
        <w:pStyle w:val="20"/>
        <w:shd w:val="clear" w:color="auto" w:fill="auto"/>
        <w:tabs>
          <w:tab w:val="left" w:pos="720"/>
          <w:tab w:val="left" w:pos="1010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информацию администрации муниципального образования Щербиновский район о правилах поведения и действиях населения при ст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хийных бедствиях.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Каждый гражданин, оказавшись в районе стихийного бедствия, обязан проявлять самообладание и, при необходимости, пресекать случаи грабежей, мародёрства и другие нарушения законности. Оказав первую помощь членам семьи, окружающим и самому себе, гражданин должен принять участие в ли</w:t>
      </w:r>
      <w:r w:rsidRPr="0014260D">
        <w:rPr>
          <w:rFonts w:ascii="Times New Roman" w:hAnsi="Times New Roman"/>
          <w:sz w:val="28"/>
          <w:szCs w:val="28"/>
        </w:rPr>
        <w:t>к</w:t>
      </w:r>
      <w:r w:rsidRPr="0014260D">
        <w:rPr>
          <w:rFonts w:ascii="Times New Roman" w:hAnsi="Times New Roman"/>
          <w:sz w:val="28"/>
          <w:szCs w:val="28"/>
        </w:rPr>
        <w:t>видации последствий стихийного бедствия, используя для этого личный тран</w:t>
      </w:r>
      <w:r w:rsidRPr="0014260D">
        <w:rPr>
          <w:rFonts w:ascii="Times New Roman" w:hAnsi="Times New Roman"/>
          <w:sz w:val="28"/>
          <w:szCs w:val="28"/>
        </w:rPr>
        <w:t>с</w:t>
      </w:r>
      <w:r w:rsidRPr="0014260D">
        <w:rPr>
          <w:rFonts w:ascii="Times New Roman" w:hAnsi="Times New Roman"/>
          <w:sz w:val="28"/>
          <w:szCs w:val="28"/>
        </w:rPr>
        <w:t>порт, инструмент, медикаменты, перевязочный материал.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При ликвидации последствий стихийного бедствия необходимо предпр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нимать следующие меры предосторожности: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перед тем как войти в любое повреждённое здание убедитесь, . не угр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жает ли оно обвалом;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 помещении из-за опасности взрыва скопившихся газов нельзя польз</w:t>
      </w:r>
      <w:r w:rsidRPr="0014260D">
        <w:rPr>
          <w:rFonts w:ascii="Times New Roman" w:hAnsi="Times New Roman"/>
          <w:sz w:val="28"/>
          <w:szCs w:val="28"/>
        </w:rPr>
        <w:t>о</w:t>
      </w:r>
      <w:r w:rsidRPr="0014260D">
        <w:rPr>
          <w:rFonts w:ascii="Times New Roman" w:hAnsi="Times New Roman"/>
          <w:sz w:val="28"/>
          <w:szCs w:val="28"/>
        </w:rPr>
        <w:t>ваться открытым пламенем (спичками, свечами и др.);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будьте осторожны с оборванными и оголёнными проводами, не допу</w:t>
      </w:r>
      <w:r w:rsidRPr="0014260D">
        <w:rPr>
          <w:rFonts w:ascii="Times New Roman" w:hAnsi="Times New Roman"/>
          <w:sz w:val="28"/>
          <w:szCs w:val="28"/>
        </w:rPr>
        <w:t>с</w:t>
      </w:r>
      <w:r w:rsidRPr="0014260D">
        <w:rPr>
          <w:rFonts w:ascii="Times New Roman" w:hAnsi="Times New Roman"/>
          <w:sz w:val="28"/>
          <w:szCs w:val="28"/>
        </w:rPr>
        <w:t>кайте короткого замыкания;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не включайте электричество, газ и водопровод, пока их не проверит ко</w:t>
      </w:r>
      <w:r w:rsidRPr="0014260D">
        <w:rPr>
          <w:rFonts w:ascii="Times New Roman" w:hAnsi="Times New Roman"/>
          <w:sz w:val="28"/>
          <w:szCs w:val="28"/>
        </w:rPr>
        <w:t>м</w:t>
      </w:r>
      <w:r w:rsidRPr="0014260D">
        <w:rPr>
          <w:rFonts w:ascii="Times New Roman" w:hAnsi="Times New Roman"/>
          <w:sz w:val="28"/>
          <w:szCs w:val="28"/>
        </w:rPr>
        <w:t>мунально-техническая служба;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не пейте воду из повреждённых водопроводов.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информацию администрации муниципального образов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ния Щербиновский район».</w:t>
      </w:r>
    </w:p>
    <w:p w:rsidR="00CA4BF3" w:rsidRPr="00006195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078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 xml:space="preserve">9. Текст обращения к населению в случае получения штормового </w:t>
      </w: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078"/>
        </w:tabs>
        <w:spacing w:line="312" w:lineRule="exact"/>
        <w:ind w:left="720"/>
        <w:jc w:val="center"/>
        <w:rPr>
          <w:rFonts w:ascii="Times New Roman" w:hAnsi="Times New Roman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предупреждения</w:t>
      </w:r>
      <w:r w:rsidRPr="0014260D">
        <w:rPr>
          <w:rFonts w:ascii="Times New Roman" w:hAnsi="Times New Roman"/>
          <w:sz w:val="28"/>
          <w:szCs w:val="28"/>
        </w:rPr>
        <w:t>.</w:t>
      </w:r>
    </w:p>
    <w:p w:rsidR="00CA4BF3" w:rsidRPr="0014260D" w:rsidRDefault="00CA4BF3" w:rsidP="00025B8C">
      <w:pPr>
        <w:pStyle w:val="20"/>
        <w:shd w:val="clear" w:color="auto" w:fill="auto"/>
        <w:tabs>
          <w:tab w:val="left" w:pos="720"/>
          <w:tab w:val="left" w:pos="1078"/>
        </w:tabs>
        <w:spacing w:line="312" w:lineRule="exact"/>
        <w:ind w:left="720"/>
        <w:jc w:val="center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"Внимание! Внимание! Граждане!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293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информацию администрации муниципального образования Щербиновский район.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93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B17333">
      <w:pPr>
        <w:pStyle w:val="1"/>
        <w:shd w:val="clear" w:color="auto" w:fill="auto"/>
        <w:tabs>
          <w:tab w:val="left" w:pos="720"/>
          <w:tab w:val="left" w:leader="underscore" w:pos="2120"/>
        </w:tabs>
        <w:spacing w:line="27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………………</w:t>
      </w:r>
      <w:r w:rsidRPr="0014260D">
        <w:rPr>
          <w:rFonts w:ascii="Times New Roman" w:hAnsi="Times New Roman"/>
          <w:sz w:val="28"/>
          <w:szCs w:val="28"/>
        </w:rPr>
        <w:t>получено штормовое предупреждение.</w:t>
      </w:r>
    </w:p>
    <w:p w:rsidR="00CA4BF3" w:rsidRPr="00B17333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B17333">
        <w:rPr>
          <w:rFonts w:ascii="Times New Roman" w:hAnsi="Times New Roman"/>
          <w:b w:val="0"/>
          <w:sz w:val="24"/>
          <w:szCs w:val="24"/>
        </w:rPr>
        <w:t>(дата, время)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порядок действий при штормовом предупреждении: оч</w:t>
      </w:r>
      <w:r w:rsidRPr="0014260D">
        <w:rPr>
          <w:rFonts w:ascii="Times New Roman" w:hAnsi="Times New Roman"/>
          <w:sz w:val="28"/>
          <w:szCs w:val="28"/>
        </w:rPr>
        <w:t>и</w:t>
      </w:r>
      <w:r w:rsidRPr="0014260D">
        <w:rPr>
          <w:rFonts w:ascii="Times New Roman" w:hAnsi="Times New Roman"/>
          <w:sz w:val="28"/>
          <w:szCs w:val="28"/>
        </w:rPr>
        <w:t>стите балконы и территории дворов от легких предметов или укрепите их;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закройте на замки и засовы все окна и двери;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укрепите, по возможности, крыши, печные и вентиляционные трубы, з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делайте щитами ставни и окна в чердачных помещениях; потушите огонь в п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чах, котлах;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подготовьте медицинские аптечки и упакуйте запасы продуктов и воды на 2 - 3 суток;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подготовьте автономные источники освещения (фонари, керосиновые лампы, свечи);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перейдите из лёгких построек в более прочные здания или в защитные сооружения.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Если ураган застал Вас на улице: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держитесь подальше от лёгких построек, мостов, эстакад, ЛЭП, мачт, д</w:t>
      </w:r>
      <w:r w:rsidRPr="0014260D">
        <w:rPr>
          <w:rFonts w:ascii="Times New Roman" w:hAnsi="Times New Roman"/>
          <w:sz w:val="28"/>
          <w:szCs w:val="28"/>
        </w:rPr>
        <w:t>е</w:t>
      </w:r>
      <w:r w:rsidRPr="0014260D">
        <w:rPr>
          <w:rFonts w:ascii="Times New Roman" w:hAnsi="Times New Roman"/>
          <w:sz w:val="28"/>
          <w:szCs w:val="28"/>
        </w:rPr>
        <w:t>ревьев, рекламных щитов;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защищайтесь от летящих предметов подручными средствами; попыта</w:t>
      </w:r>
      <w:r w:rsidRPr="0014260D">
        <w:rPr>
          <w:rFonts w:ascii="Times New Roman" w:hAnsi="Times New Roman"/>
          <w:sz w:val="28"/>
          <w:szCs w:val="28"/>
        </w:rPr>
        <w:t>й</w:t>
      </w:r>
      <w:r w:rsidRPr="0014260D">
        <w:rPr>
          <w:rFonts w:ascii="Times New Roman" w:hAnsi="Times New Roman"/>
          <w:sz w:val="28"/>
          <w:szCs w:val="28"/>
        </w:rPr>
        <w:t>тесь быстрее укрыться в подвалах, погребах, других заглубленных помещениях.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информацию администрации муниципального образов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ния Щербиновский район».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1E513D">
      <w:pPr>
        <w:pStyle w:val="20"/>
        <w:shd w:val="clear" w:color="auto" w:fill="auto"/>
        <w:tabs>
          <w:tab w:val="left" w:pos="720"/>
          <w:tab w:val="left" w:pos="1232"/>
        </w:tabs>
        <w:spacing w:line="312" w:lineRule="exact"/>
        <w:ind w:left="720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 xml:space="preserve">10. Текст обращения к населению в случае угрозы возникновения </w:t>
      </w: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232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землетрясения.</w:t>
      </w:r>
    </w:p>
    <w:p w:rsidR="00CA4BF3" w:rsidRPr="00006195" w:rsidRDefault="00CA4BF3" w:rsidP="00025B8C">
      <w:pPr>
        <w:pStyle w:val="20"/>
        <w:shd w:val="clear" w:color="auto" w:fill="auto"/>
        <w:tabs>
          <w:tab w:val="left" w:pos="720"/>
          <w:tab w:val="left" w:pos="1232"/>
        </w:tabs>
        <w:spacing w:line="312" w:lineRule="exact"/>
        <w:ind w:left="720"/>
        <w:jc w:val="center"/>
        <w:rPr>
          <w:rFonts w:ascii="Times New Roman" w:hAnsi="Times New Roman"/>
          <w:b w:val="0"/>
          <w:sz w:val="28"/>
          <w:szCs w:val="28"/>
        </w:rPr>
      </w:pP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"Внимание! Внимание! Граждане!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Прослушайте информацию администрации муниципального образования Щербиновский район.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27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                   получено предупреждение о возможной угрозе землетрясения</w:t>
      </w:r>
    </w:p>
    <w:p w:rsidR="00CA4BF3" w:rsidRPr="00F75FB1" w:rsidRDefault="00CA4BF3" w:rsidP="000B7C8E">
      <w:pPr>
        <w:pStyle w:val="60"/>
        <w:shd w:val="clear" w:color="auto" w:fill="auto"/>
        <w:tabs>
          <w:tab w:val="left" w:pos="720"/>
        </w:tabs>
        <w:spacing w:line="220" w:lineRule="exact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F75FB1">
        <w:rPr>
          <w:rFonts w:ascii="Times New Roman" w:hAnsi="Times New Roman"/>
          <w:b w:val="0"/>
          <w:sz w:val="24"/>
          <w:szCs w:val="24"/>
        </w:rPr>
        <w:t>(дата, время)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на территории муниципального образования Щербиновский район.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Вам необходимо: 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одеться самому, одеть детей;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выключить газ, электроприборы, затушить печи, котлы; погасить свет.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0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Взять с собой: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запас продуктов питания и воды;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 xml:space="preserve">личные документы, деньги и другие необходимые вещи; 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покинуть здания и отойти на безопасное расстояние.</w:t>
      </w:r>
    </w:p>
    <w:p w:rsidR="00CA4BF3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4260D">
        <w:rPr>
          <w:rFonts w:ascii="Times New Roman" w:hAnsi="Times New Roman"/>
          <w:sz w:val="28"/>
          <w:szCs w:val="28"/>
        </w:rPr>
        <w:t>Вы прослушали информацию администрации муниципального образов</w:t>
      </w:r>
      <w:r w:rsidRPr="0014260D">
        <w:rPr>
          <w:rFonts w:ascii="Times New Roman" w:hAnsi="Times New Roman"/>
          <w:sz w:val="28"/>
          <w:szCs w:val="28"/>
        </w:rPr>
        <w:t>а</w:t>
      </w:r>
      <w:r w:rsidRPr="0014260D">
        <w:rPr>
          <w:rFonts w:ascii="Times New Roman" w:hAnsi="Times New Roman"/>
          <w:sz w:val="28"/>
          <w:szCs w:val="28"/>
        </w:rPr>
        <w:t>ния Щербиновский район».</w:t>
      </w:r>
    </w:p>
    <w:p w:rsidR="00CA4BF3" w:rsidRPr="0014260D" w:rsidRDefault="00CA4BF3" w:rsidP="000B7C8E">
      <w:pPr>
        <w:pStyle w:val="1"/>
        <w:shd w:val="clear" w:color="auto" w:fill="auto"/>
        <w:tabs>
          <w:tab w:val="left" w:pos="720"/>
        </w:tabs>
        <w:spacing w:line="312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400"/>
        </w:tabs>
        <w:spacing w:line="312" w:lineRule="exac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06195">
        <w:rPr>
          <w:rFonts w:ascii="Times New Roman" w:hAnsi="Times New Roman"/>
          <w:b w:val="0"/>
          <w:sz w:val="28"/>
          <w:szCs w:val="28"/>
        </w:rPr>
        <w:t xml:space="preserve">11. Текст обращения к населению в случае угрозы или возникновения </w:t>
      </w:r>
    </w:p>
    <w:p w:rsidR="00CA4BF3" w:rsidRDefault="00CA4BF3" w:rsidP="00025B8C">
      <w:pPr>
        <w:pStyle w:val="20"/>
        <w:shd w:val="clear" w:color="auto" w:fill="auto"/>
        <w:tabs>
          <w:tab w:val="left" w:pos="720"/>
          <w:tab w:val="left" w:pos="1400"/>
        </w:tabs>
        <w:spacing w:line="312" w:lineRule="exact"/>
        <w:jc w:val="center"/>
        <w:rPr>
          <w:rFonts w:ascii="Times New Roman" w:hAnsi="Times New Roman"/>
          <w:sz w:val="28"/>
          <w:szCs w:val="28"/>
        </w:rPr>
      </w:pPr>
      <w:r w:rsidRPr="00006195">
        <w:rPr>
          <w:rFonts w:ascii="Times New Roman" w:hAnsi="Times New Roman"/>
          <w:b w:val="0"/>
          <w:sz w:val="28"/>
          <w:szCs w:val="28"/>
        </w:rPr>
        <w:t>наводнения</w:t>
      </w:r>
      <w:r w:rsidRPr="00B17333">
        <w:rPr>
          <w:rFonts w:ascii="Times New Roman" w:hAnsi="Times New Roman"/>
          <w:sz w:val="28"/>
          <w:szCs w:val="28"/>
        </w:rPr>
        <w:t>.</w:t>
      </w:r>
    </w:p>
    <w:p w:rsidR="00CA4BF3" w:rsidRPr="00B17333" w:rsidRDefault="00CA4BF3" w:rsidP="00025B8C">
      <w:pPr>
        <w:pStyle w:val="20"/>
        <w:shd w:val="clear" w:color="auto" w:fill="auto"/>
        <w:tabs>
          <w:tab w:val="left" w:pos="720"/>
          <w:tab w:val="left" w:pos="1400"/>
        </w:tabs>
        <w:spacing w:line="312" w:lineRule="exact"/>
        <w:jc w:val="center"/>
        <w:rPr>
          <w:rFonts w:ascii="Times New Roman" w:hAnsi="Times New Roman"/>
          <w:sz w:val="28"/>
          <w:szCs w:val="28"/>
        </w:rPr>
      </w:pPr>
    </w:p>
    <w:p w:rsidR="00CA4BF3" w:rsidRPr="0014260D" w:rsidRDefault="00CA4BF3" w:rsidP="000B7C8E">
      <w:pPr>
        <w:tabs>
          <w:tab w:val="left" w:pos="720"/>
        </w:tabs>
        <w:spacing w:line="2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"Внимание! Внимание! Граждане!</w:t>
      </w:r>
    </w:p>
    <w:p w:rsidR="00CA4BF3" w:rsidRDefault="00CA4BF3" w:rsidP="000B7C8E">
      <w:pPr>
        <w:tabs>
          <w:tab w:val="left" w:pos="720"/>
        </w:tabs>
        <w:spacing w:line="293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Прослушайте информацию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4BF3" w:rsidRPr="0014260D" w:rsidRDefault="00CA4BF3" w:rsidP="000B7C8E">
      <w:pPr>
        <w:tabs>
          <w:tab w:val="left" w:pos="720"/>
        </w:tabs>
        <w:spacing w:line="293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BF3" w:rsidRPr="00E13785" w:rsidRDefault="00CA4BF3" w:rsidP="000B7C8E">
      <w:pPr>
        <w:tabs>
          <w:tab w:val="left" w:pos="720"/>
          <w:tab w:val="left" w:leader="underscore" w:pos="1548"/>
        </w:tabs>
        <w:spacing w:line="280" w:lineRule="exact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13785">
        <w:rPr>
          <w:rFonts w:ascii="Times New Roman" w:hAnsi="Times New Roman" w:cs="Times New Roman"/>
          <w:spacing w:val="-8"/>
          <w:sz w:val="28"/>
          <w:szCs w:val="28"/>
        </w:rPr>
        <w:t>получено предупреждение о возникновении паводка (наводнения).</w:t>
      </w:r>
    </w:p>
    <w:p w:rsidR="00CA4BF3" w:rsidRPr="0014260D" w:rsidRDefault="00CA4BF3" w:rsidP="000B7C8E">
      <w:pPr>
        <w:pStyle w:val="80"/>
        <w:shd w:val="clear" w:color="auto" w:fill="auto"/>
        <w:tabs>
          <w:tab w:val="left" w:pos="720"/>
        </w:tabs>
        <w:spacing w:line="230" w:lineRule="exact"/>
        <w:ind w:firstLine="720"/>
        <w:jc w:val="both"/>
        <w:rPr>
          <w:rFonts w:ascii="Times New Roman" w:hAnsi="Times New Roman"/>
          <w:sz w:val="20"/>
        </w:rPr>
      </w:pPr>
      <w:r w:rsidRPr="0014260D">
        <w:rPr>
          <w:rFonts w:ascii="Times New Roman" w:hAnsi="Times New Roman"/>
          <w:sz w:val="20"/>
        </w:rPr>
        <w:t>(дата, время)</w:t>
      </w:r>
    </w:p>
    <w:p w:rsidR="00CA4BF3" w:rsidRDefault="00CA4BF3" w:rsidP="000B7C8E">
      <w:pPr>
        <w:tabs>
          <w:tab w:val="left" w:pos="720"/>
        </w:tabs>
        <w:spacing w:line="2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BF3" w:rsidRPr="0014260D" w:rsidRDefault="00CA4BF3" w:rsidP="000B7C8E">
      <w:pPr>
        <w:tabs>
          <w:tab w:val="left" w:pos="720"/>
        </w:tabs>
        <w:spacing w:line="2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 зону паводка (затопления) попадают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……………………………………….</w:t>
      </w:r>
    </w:p>
    <w:p w:rsidR="00CA4BF3" w:rsidRPr="00E13785" w:rsidRDefault="00CA4BF3" w:rsidP="00E13785">
      <w:pPr>
        <w:pStyle w:val="80"/>
        <w:shd w:val="clear" w:color="auto" w:fill="auto"/>
        <w:tabs>
          <w:tab w:val="left" w:pos="720"/>
        </w:tabs>
        <w:spacing w:line="307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14260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13785">
        <w:rPr>
          <w:rFonts w:ascii="Times New Roman" w:hAnsi="Times New Roman"/>
          <w:sz w:val="24"/>
          <w:szCs w:val="24"/>
        </w:rPr>
        <w:t>(указать границы)</w:t>
      </w:r>
    </w:p>
    <w:p w:rsidR="00CA4BF3" w:rsidRPr="0014260D" w:rsidRDefault="00CA4BF3" w:rsidP="000B7C8E">
      <w:pPr>
        <w:tabs>
          <w:tab w:val="left" w:pos="720"/>
          <w:tab w:val="left" w:leader="underscore" w:pos="87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Предполагаемое время начала поднятия воды</w:t>
      </w:r>
      <w:r w:rsidRPr="0014260D">
        <w:rPr>
          <w:rFonts w:ascii="Times New Roman" w:hAnsi="Times New Roman" w:cs="Times New Roman"/>
          <w:sz w:val="28"/>
          <w:szCs w:val="28"/>
        </w:rPr>
        <w:tab/>
        <w:t>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Прослушайте порядок действий при угрозе паводка (наводнения):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сообщите об этом вашим близким, соседям;</w:t>
      </w:r>
    </w:p>
    <w:p w:rsidR="00CA4BF3" w:rsidRPr="00025B8C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25B8C">
        <w:rPr>
          <w:rFonts w:ascii="Times New Roman" w:hAnsi="Times New Roman" w:cs="Times New Roman"/>
          <w:spacing w:val="-8"/>
          <w:sz w:val="28"/>
          <w:szCs w:val="28"/>
        </w:rPr>
        <w:t>срочно соберите необходимые вещи, документы, деньги, ценности, продукты питания;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B8C">
        <w:rPr>
          <w:rFonts w:ascii="Times New Roman" w:hAnsi="Times New Roman" w:cs="Times New Roman"/>
          <w:spacing w:val="-8"/>
          <w:sz w:val="28"/>
          <w:szCs w:val="28"/>
        </w:rPr>
        <w:t>отключите газ</w:t>
      </w:r>
      <w:r w:rsidRPr="0014260D">
        <w:rPr>
          <w:rFonts w:ascii="Times New Roman" w:hAnsi="Times New Roman" w:cs="Times New Roman"/>
          <w:sz w:val="28"/>
          <w:szCs w:val="28"/>
        </w:rPr>
        <w:t>, воду, электричество;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двигайтесь на ближайший сборный эвакуационный пункт или пост;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окажите помощь больным и престарелым людям;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при невозможности покинуть район паводка (наводнения) переместитесь на верхние этажи или чердак дома, ожидайте спасателей, при этом постоянно подавайте сигнал бедствия - днем вывешиванием или размахиванием хорошо видимым полотенцем, а в темное время - световым сигналом или голосом.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4260D">
        <w:rPr>
          <w:rFonts w:ascii="Times New Roman" w:hAnsi="Times New Roman" w:cs="Times New Roman"/>
          <w:sz w:val="28"/>
          <w:szCs w:val="28"/>
        </w:rPr>
        <w:t xml:space="preserve">                     Помните!!! |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 затопленной местности нельзя употреблять в пищу продукты, соприк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>савшиеся с поступившей водой и пить некипяченую воду. Намокшими эле</w:t>
      </w:r>
      <w:r w:rsidRPr="0014260D">
        <w:rPr>
          <w:rFonts w:ascii="Times New Roman" w:hAnsi="Times New Roman" w:cs="Times New Roman"/>
          <w:sz w:val="28"/>
          <w:szCs w:val="28"/>
        </w:rPr>
        <w:t>к</w:t>
      </w:r>
      <w:r w:rsidRPr="0014260D">
        <w:rPr>
          <w:rFonts w:ascii="Times New Roman" w:hAnsi="Times New Roman" w:cs="Times New Roman"/>
          <w:sz w:val="28"/>
          <w:szCs w:val="28"/>
        </w:rPr>
        <w:t>троприборами можно пользоваться только после тщательной их просушки.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60D">
        <w:rPr>
          <w:rFonts w:ascii="Times New Roman" w:hAnsi="Times New Roman" w:cs="Times New Roman"/>
          <w:sz w:val="28"/>
          <w:szCs w:val="28"/>
        </w:rPr>
        <w:t>Вы прослушали информацию администрации муниципального образов</w:t>
      </w:r>
      <w:r w:rsidRPr="0014260D">
        <w:rPr>
          <w:rFonts w:ascii="Times New Roman" w:hAnsi="Times New Roman" w:cs="Times New Roman"/>
          <w:sz w:val="28"/>
          <w:szCs w:val="28"/>
        </w:rPr>
        <w:t>а</w:t>
      </w:r>
      <w:r w:rsidRPr="0014260D">
        <w:rPr>
          <w:rFonts w:ascii="Times New Roman" w:hAnsi="Times New Roman" w:cs="Times New Roman"/>
          <w:sz w:val="28"/>
          <w:szCs w:val="28"/>
        </w:rPr>
        <w:t>ния Щербиновский район».</w:t>
      </w: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BF3" w:rsidRPr="0014260D" w:rsidRDefault="00CA4BF3" w:rsidP="000B7C8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A4BF3" w:rsidRPr="0014260D" w:rsidSect="000751EC">
      <w:headerReference w:type="even" r:id="rId7"/>
      <w:headerReference w:type="default" r:id="rId8"/>
      <w:pgSz w:w="11906" w:h="16838"/>
      <w:pgMar w:top="1134" w:right="56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BF3" w:rsidRDefault="00CA4BF3">
      <w:r>
        <w:separator/>
      </w:r>
    </w:p>
  </w:endnote>
  <w:endnote w:type="continuationSeparator" w:id="0">
    <w:p w:rsidR="00CA4BF3" w:rsidRDefault="00CA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BF3" w:rsidRDefault="00CA4BF3">
      <w:r>
        <w:separator/>
      </w:r>
    </w:p>
  </w:footnote>
  <w:footnote w:type="continuationSeparator" w:id="0">
    <w:p w:rsidR="00CA4BF3" w:rsidRDefault="00CA4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F3" w:rsidRDefault="00CA4BF3" w:rsidP="000751EC">
    <w:pPr>
      <w:pStyle w:val="Header"/>
      <w:framePr w:wrap="around" w:vAnchor="text" w:hAnchor="margin" w:xAlign="center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CA4BF3" w:rsidRDefault="00CA4B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F3" w:rsidRPr="000751EC" w:rsidRDefault="00CA4BF3" w:rsidP="00D61FF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0751EC">
      <w:rPr>
        <w:rStyle w:val="PageNumber"/>
        <w:rFonts w:ascii="Times New Roman" w:hAnsi="Times New Roman"/>
        <w:sz w:val="28"/>
        <w:szCs w:val="28"/>
      </w:rPr>
      <w:fldChar w:fldCharType="begin"/>
    </w:r>
    <w:r w:rsidRPr="000751E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751E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0751EC">
      <w:rPr>
        <w:rStyle w:val="PageNumber"/>
        <w:rFonts w:ascii="Times New Roman" w:hAnsi="Times New Roman"/>
        <w:sz w:val="28"/>
        <w:szCs w:val="28"/>
      </w:rPr>
      <w:fldChar w:fldCharType="end"/>
    </w:r>
  </w:p>
  <w:p w:rsidR="00CA4BF3" w:rsidRDefault="00CA4B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1E49"/>
    <w:multiLevelType w:val="hybridMultilevel"/>
    <w:tmpl w:val="0374E8EE"/>
    <w:lvl w:ilvl="0" w:tplc="43EC1A4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">
    <w:nsid w:val="1A097DA3"/>
    <w:multiLevelType w:val="hybridMultilevel"/>
    <w:tmpl w:val="B6208A5A"/>
    <w:lvl w:ilvl="0" w:tplc="F0FA6DAA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A8701A5"/>
    <w:multiLevelType w:val="hybridMultilevel"/>
    <w:tmpl w:val="B674EE0E"/>
    <w:lvl w:ilvl="0" w:tplc="7D5E227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7EB23A26"/>
    <w:multiLevelType w:val="multilevel"/>
    <w:tmpl w:val="1BAE5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C62"/>
    <w:rsid w:val="00006195"/>
    <w:rsid w:val="0000744E"/>
    <w:rsid w:val="00015484"/>
    <w:rsid w:val="00015CB8"/>
    <w:rsid w:val="0002057E"/>
    <w:rsid w:val="00025B8C"/>
    <w:rsid w:val="00035268"/>
    <w:rsid w:val="00070C7F"/>
    <w:rsid w:val="000751EC"/>
    <w:rsid w:val="00081636"/>
    <w:rsid w:val="00084C62"/>
    <w:rsid w:val="000A2419"/>
    <w:rsid w:val="000A3424"/>
    <w:rsid w:val="000B7C8E"/>
    <w:rsid w:val="000E1ECA"/>
    <w:rsid w:val="00117E08"/>
    <w:rsid w:val="00135535"/>
    <w:rsid w:val="0014260D"/>
    <w:rsid w:val="001433AA"/>
    <w:rsid w:val="00154F8E"/>
    <w:rsid w:val="001A0716"/>
    <w:rsid w:val="001B6F2A"/>
    <w:rsid w:val="001E513D"/>
    <w:rsid w:val="002028F9"/>
    <w:rsid w:val="00214C79"/>
    <w:rsid w:val="002248B2"/>
    <w:rsid w:val="00256B4F"/>
    <w:rsid w:val="00287D21"/>
    <w:rsid w:val="00291E9D"/>
    <w:rsid w:val="002D42D2"/>
    <w:rsid w:val="003508BB"/>
    <w:rsid w:val="003637BE"/>
    <w:rsid w:val="003A62A1"/>
    <w:rsid w:val="003D3708"/>
    <w:rsid w:val="00402BFA"/>
    <w:rsid w:val="00446046"/>
    <w:rsid w:val="004C202A"/>
    <w:rsid w:val="0050263C"/>
    <w:rsid w:val="00514840"/>
    <w:rsid w:val="00545012"/>
    <w:rsid w:val="00587118"/>
    <w:rsid w:val="0059084A"/>
    <w:rsid w:val="005D41B4"/>
    <w:rsid w:val="006073FC"/>
    <w:rsid w:val="00631411"/>
    <w:rsid w:val="00697894"/>
    <w:rsid w:val="006D6F7E"/>
    <w:rsid w:val="006E4701"/>
    <w:rsid w:val="006F5C2B"/>
    <w:rsid w:val="00785819"/>
    <w:rsid w:val="007E2EC5"/>
    <w:rsid w:val="007E52F0"/>
    <w:rsid w:val="007E7D01"/>
    <w:rsid w:val="007F2CF2"/>
    <w:rsid w:val="00876CE7"/>
    <w:rsid w:val="008848BA"/>
    <w:rsid w:val="008D75F3"/>
    <w:rsid w:val="008F301C"/>
    <w:rsid w:val="009124E3"/>
    <w:rsid w:val="009163B8"/>
    <w:rsid w:val="009564F4"/>
    <w:rsid w:val="00961F7A"/>
    <w:rsid w:val="00983459"/>
    <w:rsid w:val="00A055B3"/>
    <w:rsid w:val="00A77493"/>
    <w:rsid w:val="00AB74EC"/>
    <w:rsid w:val="00AC7824"/>
    <w:rsid w:val="00B17333"/>
    <w:rsid w:val="00BD5F18"/>
    <w:rsid w:val="00BF6497"/>
    <w:rsid w:val="00C25FA6"/>
    <w:rsid w:val="00C34E7E"/>
    <w:rsid w:val="00CA31C8"/>
    <w:rsid w:val="00CA4BF3"/>
    <w:rsid w:val="00CE6403"/>
    <w:rsid w:val="00CE6B1F"/>
    <w:rsid w:val="00CF4370"/>
    <w:rsid w:val="00D61FF0"/>
    <w:rsid w:val="00D72BE6"/>
    <w:rsid w:val="00D750DF"/>
    <w:rsid w:val="00D84690"/>
    <w:rsid w:val="00E13785"/>
    <w:rsid w:val="00E37CAF"/>
    <w:rsid w:val="00E51660"/>
    <w:rsid w:val="00E51664"/>
    <w:rsid w:val="00E8044F"/>
    <w:rsid w:val="00F074EE"/>
    <w:rsid w:val="00F21B62"/>
    <w:rsid w:val="00F75FB1"/>
    <w:rsid w:val="00FC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62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084C62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b/>
      <w:color w:val="auto"/>
      <w:sz w:val="27"/>
      <w:szCs w:val="20"/>
    </w:rPr>
  </w:style>
  <w:style w:type="character" w:customStyle="1" w:styleId="a">
    <w:name w:val="Основной текст_"/>
    <w:link w:val="1"/>
    <w:uiPriority w:val="99"/>
    <w:locked/>
    <w:rsid w:val="00084C62"/>
    <w:rPr>
      <w:sz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27"/>
      <w:szCs w:val="20"/>
    </w:rPr>
  </w:style>
  <w:style w:type="character" w:customStyle="1" w:styleId="6">
    <w:name w:val="Основной текст (6)_"/>
    <w:link w:val="60"/>
    <w:uiPriority w:val="99"/>
    <w:locked/>
    <w:rsid w:val="00084C62"/>
    <w:rPr>
      <w:b/>
      <w:spacing w:val="-10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b/>
      <w:color w:val="auto"/>
      <w:spacing w:val="-10"/>
      <w:sz w:val="20"/>
      <w:szCs w:val="20"/>
    </w:rPr>
  </w:style>
  <w:style w:type="character" w:customStyle="1" w:styleId="7">
    <w:name w:val="Основной текст (7)_"/>
    <w:link w:val="70"/>
    <w:uiPriority w:val="99"/>
    <w:locked/>
    <w:rsid w:val="00084C62"/>
    <w:rPr>
      <w:sz w:val="21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21"/>
      <w:szCs w:val="20"/>
    </w:rPr>
  </w:style>
  <w:style w:type="character" w:customStyle="1" w:styleId="8">
    <w:name w:val="Основной текст (8)_"/>
    <w:link w:val="80"/>
    <w:uiPriority w:val="99"/>
    <w:locked/>
    <w:rsid w:val="00084C62"/>
    <w:rPr>
      <w:sz w:val="23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23"/>
      <w:szCs w:val="20"/>
    </w:rPr>
  </w:style>
  <w:style w:type="character" w:customStyle="1" w:styleId="a0">
    <w:name w:val="Подпись к картинке_"/>
    <w:link w:val="a1"/>
    <w:uiPriority w:val="99"/>
    <w:locked/>
    <w:rsid w:val="00084C62"/>
    <w:rPr>
      <w:sz w:val="28"/>
      <w:shd w:val="clear" w:color="auto" w:fill="FFFFFF"/>
    </w:rPr>
  </w:style>
  <w:style w:type="paragraph" w:customStyle="1" w:styleId="a1">
    <w:name w:val="Подпись к картинке"/>
    <w:basedOn w:val="Normal"/>
    <w:link w:val="a0"/>
    <w:uiPriority w:val="99"/>
    <w:rsid w:val="00084C62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28"/>
      <w:szCs w:val="20"/>
    </w:rPr>
  </w:style>
  <w:style w:type="character" w:customStyle="1" w:styleId="5">
    <w:name w:val="Основной текст (5)"/>
    <w:uiPriority w:val="99"/>
    <w:rsid w:val="00084C62"/>
    <w:rPr>
      <w:rFonts w:ascii="Times New Roman" w:hAnsi="Times New Roman"/>
      <w:sz w:val="28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08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4C62"/>
    <w:rPr>
      <w:rFonts w:ascii="Tahoma" w:hAnsi="Tahoma" w:cs="Tahoma"/>
      <w:color w:val="000000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287D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4840"/>
    <w:rPr>
      <w:rFonts w:ascii="Courier New" w:hAnsi="Courier New" w:cs="Courier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287D2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7D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4840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5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10</Pages>
  <Words>3253</Words>
  <Characters>18545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59</cp:revision>
  <cp:lastPrinted>2016-04-08T04:03:00Z</cp:lastPrinted>
  <dcterms:created xsi:type="dcterms:W3CDTF">2016-04-07T16:31:00Z</dcterms:created>
  <dcterms:modified xsi:type="dcterms:W3CDTF">2016-05-05T12:43:00Z</dcterms:modified>
</cp:coreProperties>
</file>